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248E8" w14:textId="488A5874" w:rsidR="00A947E2" w:rsidRPr="00BD26EF" w:rsidRDefault="00150CF5" w:rsidP="00105D19">
      <w:pPr>
        <w:pStyle w:val="Heading4"/>
        <w:rPr>
          <w:rFonts w:ascii="Arial" w:hAnsi="Arial" w:cs="Arial"/>
          <w:iCs w:val="0"/>
          <w:color w:val="auto"/>
          <w:sz w:val="48"/>
          <w:szCs w:val="48"/>
        </w:rPr>
      </w:pPr>
      <w:r w:rsidRPr="00150CF5">
        <w:rPr>
          <w:rFonts w:ascii="Arial" w:hAnsi="Arial" w:cs="Arial"/>
          <w:iCs w:val="0"/>
          <w:color w:val="auto"/>
          <w:sz w:val="48"/>
          <w:szCs w:val="48"/>
        </w:rPr>
        <w:t>AMPABA3X28</w:t>
      </w:r>
      <w:r w:rsidR="00A947E2" w:rsidRPr="00BD26EF">
        <w:rPr>
          <w:rFonts w:ascii="Arial" w:hAnsi="Arial" w:cs="Arial"/>
          <w:iCs w:val="0"/>
          <w:color w:val="auto"/>
          <w:sz w:val="48"/>
          <w:szCs w:val="48"/>
        </w:rPr>
        <w:t xml:space="preserve"> Operate air knife</w:t>
      </w:r>
    </w:p>
    <w:p w14:paraId="16D76C3A" w14:textId="77777777" w:rsidR="00EE2FDD" w:rsidRPr="004F0462" w:rsidRDefault="00EE2FDD" w:rsidP="00EE2FDD">
      <w:pPr>
        <w:pStyle w:val="Heading4"/>
        <w:rPr>
          <w:rFonts w:ascii="Arial" w:hAnsi="Arial" w:cs="Arial"/>
          <w:color w:val="000000" w:themeColor="text2"/>
        </w:rPr>
      </w:pPr>
      <w:r w:rsidRPr="004F0462">
        <w:rPr>
          <w:rFonts w:ascii="Arial" w:hAnsi="Arial" w:cs="Arial"/>
          <w:color w:val="000000" w:themeColor="text2"/>
        </w:rPr>
        <w:t>Application</w:t>
      </w:r>
    </w:p>
    <w:p w14:paraId="20B37778" w14:textId="4EC686D9" w:rsidR="00EE2FDD" w:rsidRPr="004F0462" w:rsidRDefault="00EE2FDD" w:rsidP="00EE2FDD">
      <w:pPr>
        <w:pStyle w:val="BodyTextSI"/>
        <w:rPr>
          <w:rFonts w:ascii="Arial" w:hAnsi="Arial" w:cs="Arial"/>
          <w:color w:val="000000" w:themeColor="text2"/>
        </w:rPr>
      </w:pPr>
      <w:r w:rsidRPr="004F0462">
        <w:rPr>
          <w:rFonts w:ascii="Arial" w:hAnsi="Arial" w:cs="Arial"/>
          <w:color w:val="000000" w:themeColor="text2"/>
        </w:rPr>
        <w:t>This unit describes the skills and knowledge required for workers to operate an air knife in a range of jobs in abattoirs, knackeries and game processing establishments.</w:t>
      </w:r>
    </w:p>
    <w:p w14:paraId="335CCF85" w14:textId="77777777" w:rsidR="00EE2FDD" w:rsidRPr="004F0462" w:rsidRDefault="00EE2FDD" w:rsidP="00EE2FDD">
      <w:pPr>
        <w:pStyle w:val="BodyTextSI"/>
        <w:rPr>
          <w:rFonts w:ascii="Arial" w:hAnsi="Arial" w:cs="Arial"/>
          <w:color w:val="000000" w:themeColor="text2"/>
        </w:rPr>
      </w:pPr>
      <w:r w:rsidRPr="004F0462">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1FFAF22A" w14:textId="3D8DABC1" w:rsidR="00EE2FDD" w:rsidRPr="004F0462" w:rsidRDefault="00EE2FDD" w:rsidP="00EE2FDD">
      <w:pPr>
        <w:pStyle w:val="BodyTextSI"/>
        <w:rPr>
          <w:rFonts w:ascii="Arial" w:hAnsi="Arial" w:cs="Arial"/>
          <w:color w:val="000000" w:themeColor="text2"/>
        </w:rPr>
      </w:pPr>
      <w:r w:rsidRPr="004F0462">
        <w:rPr>
          <w:rFonts w:ascii="Arial" w:hAnsi="Arial" w:cs="Arial"/>
          <w:color w:val="auto"/>
        </w:rPr>
        <w:t xml:space="preserve">Work is performed in compliance with </w:t>
      </w:r>
      <w:r w:rsidRPr="004F0462">
        <w:rPr>
          <w:rFonts w:ascii="Arial" w:hAnsi="Arial" w:cs="Arial"/>
          <w:color w:val="000000" w:themeColor="text2"/>
        </w:rPr>
        <w:t>workplace procedures, customer requirements and product specifications.</w:t>
      </w:r>
    </w:p>
    <w:p w14:paraId="15FA0C02" w14:textId="33C84B33" w:rsidR="00EE2FDD" w:rsidRPr="004F0462" w:rsidRDefault="00EE2FDD" w:rsidP="00EE2FDD">
      <w:pPr>
        <w:pStyle w:val="BodyTextSI"/>
        <w:rPr>
          <w:rFonts w:ascii="Arial" w:hAnsi="Arial" w:cs="Arial"/>
          <w:color w:val="000000" w:themeColor="text2"/>
        </w:rPr>
      </w:pPr>
      <w:r w:rsidRPr="004F0462">
        <w:rPr>
          <w:rFonts w:ascii="Arial" w:hAnsi="Arial" w:cs="Arial"/>
          <w:color w:val="000000" w:themeColor="text2"/>
        </w:rPr>
        <w:t>This unit must be delivered and assessed in the context of Australian meat processing standards and regulations.</w:t>
      </w:r>
    </w:p>
    <w:p w14:paraId="2BF28B4C" w14:textId="77777777" w:rsidR="00EE2FDD" w:rsidRPr="00BD26EF" w:rsidRDefault="00EE2FDD" w:rsidP="00EE2FDD">
      <w:pPr>
        <w:pStyle w:val="Heading5"/>
        <w:rPr>
          <w:rFonts w:ascii="Arial" w:hAnsi="Arial" w:cs="Arial"/>
        </w:rPr>
      </w:pPr>
      <w:r w:rsidRPr="00BD26EF">
        <w:rPr>
          <w:rFonts w:ascii="Arial" w:hAnsi="Arial" w:cs="Arial"/>
        </w:rPr>
        <w:t>Licensing, legislative, regulatory requirements</w:t>
      </w:r>
    </w:p>
    <w:p w14:paraId="4E6AEE9A" w14:textId="77777777" w:rsidR="00EE2FDD" w:rsidRPr="004F0462" w:rsidRDefault="00EE2FDD" w:rsidP="00EE2FDD">
      <w:pPr>
        <w:pStyle w:val="BodyTextSI"/>
        <w:rPr>
          <w:rFonts w:ascii="Arial" w:hAnsi="Arial" w:cs="Arial"/>
          <w:color w:val="000000" w:themeColor="text2"/>
        </w:rPr>
      </w:pPr>
      <w:r w:rsidRPr="004F0462">
        <w:rPr>
          <w:rFonts w:ascii="Arial" w:hAnsi="Arial" w:cs="Arial"/>
          <w:i/>
        </w:rPr>
        <w:t>No licensing, legislative or certification requirements apply to this unit at the time of publication.</w:t>
      </w:r>
    </w:p>
    <w:p w14:paraId="7750691A" w14:textId="25F9B3ED" w:rsidR="00EE2FDD" w:rsidRPr="004F0462" w:rsidRDefault="00EE2FDD" w:rsidP="00EE2FDD">
      <w:pPr>
        <w:pStyle w:val="Heading4"/>
        <w:rPr>
          <w:rFonts w:ascii="Arial" w:hAnsi="Arial" w:cs="Arial"/>
          <w:b w:val="0"/>
          <w:bCs w:val="0"/>
          <w:i/>
          <w:iCs w:val="0"/>
          <w:color w:val="000000" w:themeColor="text2"/>
        </w:rPr>
      </w:pPr>
      <w:r w:rsidRPr="004F0462">
        <w:rPr>
          <w:rFonts w:ascii="Arial" w:hAnsi="Arial" w:cs="Arial"/>
          <w:color w:val="000000" w:themeColor="text2"/>
        </w:rPr>
        <w:t>Pre-requisite unit</w:t>
      </w:r>
    </w:p>
    <w:p w14:paraId="62DCFE82" w14:textId="040199D2" w:rsidR="00EE2FDD" w:rsidRPr="004F0462" w:rsidRDefault="00EE2FDD" w:rsidP="00EE2FDD">
      <w:pPr>
        <w:pStyle w:val="BodyTextSI"/>
        <w:rPr>
          <w:rFonts w:ascii="Arial" w:hAnsi="Arial" w:cs="Arial"/>
          <w:color w:val="000000" w:themeColor="text2"/>
        </w:rPr>
      </w:pPr>
      <w:r w:rsidRPr="004F0462">
        <w:rPr>
          <w:rFonts w:ascii="Arial" w:hAnsi="Arial" w:cs="Arial"/>
          <w:color w:val="000000" w:themeColor="text2"/>
        </w:rPr>
        <w:t>Nil</w:t>
      </w:r>
    </w:p>
    <w:p w14:paraId="5B9DC9E2" w14:textId="03FEA32C" w:rsidR="00EE2FDD" w:rsidRPr="004F0462" w:rsidRDefault="00EE2FDD" w:rsidP="00EE2FDD">
      <w:pPr>
        <w:pStyle w:val="Heading4"/>
        <w:rPr>
          <w:rFonts w:ascii="Arial" w:hAnsi="Arial" w:cs="Arial"/>
          <w:b w:val="0"/>
          <w:bCs w:val="0"/>
          <w:i/>
          <w:iCs w:val="0"/>
          <w:color w:val="000000" w:themeColor="text2"/>
        </w:rPr>
      </w:pPr>
      <w:r w:rsidRPr="004F0462">
        <w:rPr>
          <w:rFonts w:ascii="Arial" w:hAnsi="Arial" w:cs="Arial"/>
          <w:color w:val="000000" w:themeColor="text2"/>
        </w:rPr>
        <w:t>Unit sector</w:t>
      </w:r>
    </w:p>
    <w:p w14:paraId="4F56D0A5" w14:textId="1E6DF11C" w:rsidR="00EE2FDD" w:rsidRPr="004F0462" w:rsidRDefault="009A24F2" w:rsidP="00EE2FDD">
      <w:pPr>
        <w:pStyle w:val="BodyTextSI"/>
        <w:rPr>
          <w:rFonts w:ascii="Arial" w:hAnsi="Arial" w:cs="Arial"/>
          <w:color w:val="000000" w:themeColor="text2"/>
        </w:rPr>
      </w:pPr>
      <w:r w:rsidRPr="009A24F2">
        <w:rPr>
          <w:rFonts w:ascii="Arial" w:hAnsi="Arial" w:cs="Arial"/>
          <w:color w:val="000000" w:themeColor="text2"/>
        </w:rPr>
        <w:t>Abattoirs</w:t>
      </w:r>
      <w:r>
        <w:rPr>
          <w:rFonts w:ascii="Arial" w:hAnsi="Arial" w:cs="Arial"/>
          <w:color w:val="000000" w:themeColor="text2"/>
        </w:rPr>
        <w:t xml:space="preserve"> (ABA)</w:t>
      </w:r>
    </w:p>
    <w:tbl>
      <w:tblPr>
        <w:tblStyle w:val="TableGrid"/>
        <w:tblW w:w="0" w:type="auto"/>
        <w:tblInd w:w="27" w:type="dxa"/>
        <w:tblLook w:val="04A0" w:firstRow="1" w:lastRow="0" w:firstColumn="1" w:lastColumn="0" w:noHBand="0" w:noVBand="1"/>
      </w:tblPr>
      <w:tblGrid>
        <w:gridCol w:w="3512"/>
        <w:gridCol w:w="5954"/>
      </w:tblGrid>
      <w:tr w:rsidR="00EE2FDD" w:rsidRPr="004F0462" w14:paraId="79B30C31" w14:textId="77777777" w:rsidTr="00695293">
        <w:tc>
          <w:tcPr>
            <w:tcW w:w="3512" w:type="dxa"/>
          </w:tcPr>
          <w:p w14:paraId="66181BB1" w14:textId="77777777" w:rsidR="00EE2FDD" w:rsidRPr="004F0462" w:rsidRDefault="00EE2FDD" w:rsidP="00695293">
            <w:pPr>
              <w:spacing w:after="120"/>
              <w:rPr>
                <w:rFonts w:ascii="Arial" w:hAnsi="Arial" w:cs="Arial"/>
                <w:color w:val="000000" w:themeColor="text2"/>
              </w:rPr>
            </w:pPr>
            <w:r w:rsidRPr="004F0462">
              <w:rPr>
                <w:rFonts w:ascii="Arial" w:hAnsi="Arial" w:cs="Arial"/>
                <w:b/>
              </w:rPr>
              <w:t>Elements</w:t>
            </w:r>
            <w:r w:rsidRPr="004F0462">
              <w:rPr>
                <w:rFonts w:ascii="Arial" w:hAnsi="Arial" w:cs="Arial"/>
                <w:b/>
              </w:rPr>
              <w:br/>
            </w:r>
            <w:proofErr w:type="spellStart"/>
            <w:r w:rsidRPr="004F0462">
              <w:rPr>
                <w:rFonts w:ascii="Arial" w:hAnsi="Arial" w:cs="Arial"/>
                <w:i/>
              </w:rPr>
              <w:t>Elements</w:t>
            </w:r>
            <w:proofErr w:type="spellEnd"/>
            <w:r w:rsidRPr="004F0462">
              <w:rPr>
                <w:rFonts w:ascii="Arial" w:hAnsi="Arial" w:cs="Arial"/>
                <w:i/>
              </w:rPr>
              <w:t xml:space="preserve"> describe the essential outcomes.</w:t>
            </w:r>
          </w:p>
        </w:tc>
        <w:tc>
          <w:tcPr>
            <w:tcW w:w="5954" w:type="dxa"/>
          </w:tcPr>
          <w:p w14:paraId="45EB42D6" w14:textId="77777777" w:rsidR="00EE2FDD" w:rsidRPr="004F0462" w:rsidRDefault="00EE2FDD" w:rsidP="00695293">
            <w:pPr>
              <w:spacing w:after="120"/>
              <w:rPr>
                <w:rFonts w:ascii="Arial" w:hAnsi="Arial" w:cs="Arial"/>
              </w:rPr>
            </w:pPr>
            <w:r w:rsidRPr="004F0462">
              <w:rPr>
                <w:rFonts w:ascii="Arial" w:hAnsi="Arial" w:cs="Arial"/>
                <w:b/>
              </w:rPr>
              <w:t>Performance criteria</w:t>
            </w:r>
          </w:p>
          <w:p w14:paraId="6D6FEBB9" w14:textId="77777777" w:rsidR="00EE2FDD" w:rsidRPr="004F0462" w:rsidRDefault="00EE2FDD" w:rsidP="00695293">
            <w:pPr>
              <w:pStyle w:val="SIText"/>
              <w:rPr>
                <w:rFonts w:cs="Arial"/>
                <w:color w:val="000000" w:themeColor="text2"/>
                <w:sz w:val="22"/>
              </w:rPr>
            </w:pPr>
            <w:r w:rsidRPr="004F0462">
              <w:rPr>
                <w:rFonts w:cs="Arial"/>
                <w:i/>
                <w:sz w:val="22"/>
              </w:rPr>
              <w:t>Performance criteria describe the performance needed to demonstrate achievement of the element.</w:t>
            </w:r>
          </w:p>
        </w:tc>
      </w:tr>
      <w:tr w:rsidR="00EE2FDD" w:rsidRPr="004F0462" w14:paraId="58E4FE90" w14:textId="77777777" w:rsidTr="00695293">
        <w:tc>
          <w:tcPr>
            <w:tcW w:w="3512" w:type="dxa"/>
          </w:tcPr>
          <w:p w14:paraId="61E4B49B" w14:textId="710A8C58" w:rsidR="00EE2FDD" w:rsidRPr="00BD26EF" w:rsidRDefault="00EE2FDD" w:rsidP="00695293">
            <w:pPr>
              <w:spacing w:after="120"/>
              <w:rPr>
                <w:rFonts w:ascii="Arial" w:hAnsi="Arial" w:cs="Arial"/>
                <w:bCs/>
              </w:rPr>
            </w:pPr>
            <w:r w:rsidRPr="00BD26EF">
              <w:rPr>
                <w:rFonts w:ascii="Arial" w:hAnsi="Arial" w:cs="Arial"/>
                <w:bCs/>
              </w:rPr>
              <w:t xml:space="preserve">1. </w:t>
            </w:r>
            <w:r w:rsidR="004F0462" w:rsidRPr="00BD26EF">
              <w:rPr>
                <w:rFonts w:ascii="Arial" w:hAnsi="Arial" w:cs="Arial"/>
                <w:bCs/>
              </w:rPr>
              <w:t>Prepare to operate an air knife</w:t>
            </w:r>
          </w:p>
        </w:tc>
        <w:tc>
          <w:tcPr>
            <w:tcW w:w="5954" w:type="dxa"/>
          </w:tcPr>
          <w:p w14:paraId="2C4E5C7F" w14:textId="4E190631" w:rsidR="004F0462" w:rsidRDefault="004F0462" w:rsidP="00EE2FDD">
            <w:pPr>
              <w:spacing w:after="120"/>
              <w:rPr>
                <w:rFonts w:ascii="Arial" w:hAnsi="Arial" w:cs="Arial"/>
                <w:bCs/>
              </w:rPr>
            </w:pPr>
            <w:r w:rsidRPr="00BD26EF">
              <w:rPr>
                <w:rFonts w:ascii="Arial" w:hAnsi="Arial" w:cs="Arial"/>
                <w:bCs/>
              </w:rPr>
              <w:t>1.1 Identify and apply the workplace health and safety and hygiene and sanitation requirements for air knife work station</w:t>
            </w:r>
          </w:p>
          <w:p w14:paraId="67D7007B" w14:textId="55858C1B" w:rsidR="004F0462" w:rsidRPr="00BD26EF" w:rsidRDefault="004F0462" w:rsidP="00EE2FDD">
            <w:pPr>
              <w:spacing w:after="120"/>
              <w:rPr>
                <w:rFonts w:ascii="Arial" w:hAnsi="Arial" w:cs="Arial"/>
                <w:bCs/>
              </w:rPr>
            </w:pPr>
            <w:r>
              <w:rPr>
                <w:rFonts w:ascii="Arial" w:hAnsi="Arial" w:cs="Arial"/>
                <w:bCs/>
              </w:rPr>
              <w:t>1.2 Identify and control contamination and cross-contamination risks</w:t>
            </w:r>
          </w:p>
          <w:p w14:paraId="2233D0DA" w14:textId="4D3FB271" w:rsidR="004F0462" w:rsidRPr="00BD26EF" w:rsidRDefault="004F0462" w:rsidP="00EE2FDD">
            <w:pPr>
              <w:spacing w:after="120"/>
              <w:rPr>
                <w:rFonts w:ascii="Arial" w:hAnsi="Arial" w:cs="Arial"/>
                <w:bCs/>
              </w:rPr>
            </w:pPr>
            <w:r w:rsidRPr="00BD26EF">
              <w:rPr>
                <w:rFonts w:ascii="Arial" w:hAnsi="Arial" w:cs="Arial"/>
                <w:bCs/>
              </w:rPr>
              <w:t>1.</w:t>
            </w:r>
            <w:r>
              <w:rPr>
                <w:rFonts w:ascii="Arial" w:hAnsi="Arial" w:cs="Arial"/>
                <w:bCs/>
              </w:rPr>
              <w:t>3</w:t>
            </w:r>
            <w:r w:rsidRPr="00BD26EF">
              <w:rPr>
                <w:rFonts w:ascii="Arial" w:hAnsi="Arial" w:cs="Arial"/>
                <w:bCs/>
              </w:rPr>
              <w:t xml:space="preserve"> Perform pre-start checks on air knife following workpla</w:t>
            </w:r>
            <w:r>
              <w:rPr>
                <w:rFonts w:ascii="Arial" w:hAnsi="Arial" w:cs="Arial"/>
                <w:bCs/>
              </w:rPr>
              <w:t>c</w:t>
            </w:r>
            <w:r w:rsidRPr="00BD26EF">
              <w:rPr>
                <w:rFonts w:ascii="Arial" w:hAnsi="Arial" w:cs="Arial"/>
                <w:bCs/>
              </w:rPr>
              <w:t xml:space="preserve">e and manufacturer instructions </w:t>
            </w:r>
          </w:p>
          <w:p w14:paraId="1DF19B71" w14:textId="42284072" w:rsidR="004F0462" w:rsidRPr="00BD26EF" w:rsidRDefault="004F0462" w:rsidP="004F0462">
            <w:pPr>
              <w:spacing w:after="120"/>
              <w:rPr>
                <w:rFonts w:ascii="Arial" w:hAnsi="Arial" w:cs="Arial"/>
                <w:bCs/>
              </w:rPr>
            </w:pPr>
            <w:r w:rsidRPr="00BD26EF">
              <w:rPr>
                <w:rFonts w:ascii="Arial" w:hAnsi="Arial" w:cs="Arial"/>
                <w:bCs/>
              </w:rPr>
              <w:t>1.</w:t>
            </w:r>
            <w:r>
              <w:rPr>
                <w:rFonts w:ascii="Arial" w:hAnsi="Arial" w:cs="Arial"/>
                <w:bCs/>
              </w:rPr>
              <w:t>4</w:t>
            </w:r>
            <w:r w:rsidRPr="00BD26EF">
              <w:rPr>
                <w:rFonts w:ascii="Arial" w:hAnsi="Arial" w:cs="Arial"/>
                <w:bCs/>
              </w:rPr>
              <w:t xml:space="preserve"> R</w:t>
            </w:r>
            <w:r w:rsidR="00EE2FDD" w:rsidRPr="00BD26EF">
              <w:rPr>
                <w:rFonts w:ascii="Arial" w:hAnsi="Arial" w:cs="Arial"/>
                <w:bCs/>
              </w:rPr>
              <w:t>eport equipment faults to supervisor in accordance with workplace requirements</w:t>
            </w:r>
          </w:p>
        </w:tc>
      </w:tr>
      <w:tr w:rsidR="00EE2FDD" w:rsidRPr="004F0462" w14:paraId="38A460AA" w14:textId="77777777" w:rsidTr="00695293">
        <w:tc>
          <w:tcPr>
            <w:tcW w:w="3512" w:type="dxa"/>
          </w:tcPr>
          <w:p w14:paraId="64E7BAE5" w14:textId="7AC7944A" w:rsidR="00EE2FDD" w:rsidRPr="004F0462" w:rsidRDefault="004F0462" w:rsidP="00EE2FDD">
            <w:pPr>
              <w:pStyle w:val="SIText"/>
              <w:rPr>
                <w:rFonts w:cs="Arial"/>
                <w:color w:val="000000" w:themeColor="text2"/>
                <w:sz w:val="22"/>
              </w:rPr>
            </w:pPr>
            <w:r>
              <w:rPr>
                <w:rFonts w:cs="Arial"/>
                <w:color w:val="000000" w:themeColor="text2"/>
                <w:sz w:val="22"/>
              </w:rPr>
              <w:t>2</w:t>
            </w:r>
            <w:r w:rsidR="00EE2FDD" w:rsidRPr="004F0462">
              <w:rPr>
                <w:rFonts w:cs="Arial"/>
                <w:color w:val="000000" w:themeColor="text2"/>
                <w:sz w:val="22"/>
              </w:rPr>
              <w:t>. Operate air knife</w:t>
            </w:r>
          </w:p>
        </w:tc>
        <w:tc>
          <w:tcPr>
            <w:tcW w:w="5954" w:type="dxa"/>
          </w:tcPr>
          <w:p w14:paraId="4E9B42B2" w14:textId="77777777" w:rsidR="004F0462" w:rsidRPr="004F0462" w:rsidRDefault="004F0462" w:rsidP="004F0462">
            <w:pPr>
              <w:pStyle w:val="SIText"/>
              <w:rPr>
                <w:rFonts w:cs="Arial"/>
                <w:color w:val="000000" w:themeColor="text2"/>
                <w:sz w:val="22"/>
              </w:rPr>
            </w:pPr>
            <w:r w:rsidRPr="004F0462">
              <w:rPr>
                <w:rFonts w:cs="Arial"/>
                <w:color w:val="000000" w:themeColor="text2"/>
                <w:sz w:val="22"/>
              </w:rPr>
              <w:t>2.1 Position product and air knife correctly in accordance with workplace requirements</w:t>
            </w:r>
          </w:p>
          <w:p w14:paraId="355A7E08" w14:textId="77777777" w:rsidR="004F0462" w:rsidRPr="004F0462" w:rsidRDefault="004F0462" w:rsidP="004F0462">
            <w:pPr>
              <w:pStyle w:val="SIText"/>
              <w:rPr>
                <w:rFonts w:cs="Arial"/>
                <w:color w:val="000000" w:themeColor="text2"/>
                <w:sz w:val="22"/>
              </w:rPr>
            </w:pPr>
            <w:r w:rsidRPr="004F0462">
              <w:rPr>
                <w:rFonts w:cs="Arial"/>
                <w:color w:val="000000" w:themeColor="text2"/>
                <w:sz w:val="22"/>
              </w:rPr>
              <w:lastRenderedPageBreak/>
              <w:t>2.2 Operate air knife using correct cutting and handling techniques</w:t>
            </w:r>
          </w:p>
          <w:p w14:paraId="6BA1CACD" w14:textId="77777777" w:rsidR="004F0462" w:rsidRPr="004F0462" w:rsidRDefault="004F0462" w:rsidP="004F0462">
            <w:pPr>
              <w:pStyle w:val="SIText"/>
              <w:rPr>
                <w:rFonts w:cs="Arial"/>
                <w:color w:val="000000" w:themeColor="text2"/>
                <w:sz w:val="22"/>
              </w:rPr>
            </w:pPr>
            <w:r w:rsidRPr="004F0462">
              <w:rPr>
                <w:rFonts w:cs="Arial"/>
                <w:color w:val="000000" w:themeColor="text2"/>
                <w:sz w:val="22"/>
              </w:rPr>
              <w:t>2.3 Control air flow and blade angle in accordance with manufacturer guidelines</w:t>
            </w:r>
          </w:p>
          <w:p w14:paraId="38EE08C5" w14:textId="77777777" w:rsidR="004F0462" w:rsidRPr="004F0462" w:rsidRDefault="004F0462" w:rsidP="004F0462">
            <w:pPr>
              <w:pStyle w:val="SIText"/>
              <w:rPr>
                <w:rFonts w:cs="Arial"/>
                <w:color w:val="000000" w:themeColor="text2"/>
                <w:sz w:val="22"/>
              </w:rPr>
            </w:pPr>
            <w:r w:rsidRPr="004F0462">
              <w:rPr>
                <w:rFonts w:cs="Arial"/>
                <w:color w:val="000000" w:themeColor="text2"/>
                <w:sz w:val="22"/>
              </w:rPr>
              <w:t>2.4 Operate air knife in accordance with workplace health and safety requirements</w:t>
            </w:r>
          </w:p>
          <w:p w14:paraId="59DAC42A" w14:textId="19EFBA5B" w:rsidR="00EE2FDD" w:rsidRPr="004F0462" w:rsidRDefault="004F0462" w:rsidP="004F0462">
            <w:pPr>
              <w:pStyle w:val="SIText"/>
              <w:rPr>
                <w:rFonts w:cs="Arial"/>
                <w:color w:val="000000" w:themeColor="text2"/>
                <w:sz w:val="22"/>
              </w:rPr>
            </w:pPr>
            <w:r w:rsidRPr="004F0462">
              <w:rPr>
                <w:rFonts w:cs="Arial"/>
                <w:color w:val="000000" w:themeColor="text2"/>
                <w:sz w:val="22"/>
              </w:rPr>
              <w:t>2.5 Clean and maintain air knife in accordance with workplace and manufacturer instructions</w:t>
            </w:r>
          </w:p>
        </w:tc>
      </w:tr>
    </w:tbl>
    <w:p w14:paraId="51B19239" w14:textId="77777777" w:rsidR="00A947E2" w:rsidRPr="004F0462" w:rsidRDefault="00A947E2" w:rsidP="00D024B9">
      <w:pPr>
        <w:pStyle w:val="BodyTextSI"/>
        <w:rPr>
          <w:rFonts w:ascii="Arial" w:hAnsi="Arial" w:cs="Arial"/>
          <w:color w:val="000000" w:themeColor="text2"/>
        </w:rPr>
      </w:pPr>
    </w:p>
    <w:p w14:paraId="5BEB7EBC" w14:textId="1E3DAA7F" w:rsidR="006275E3" w:rsidRPr="00BD26EF" w:rsidRDefault="006A5CF9" w:rsidP="00105D19">
      <w:pPr>
        <w:pStyle w:val="Heading4"/>
        <w:rPr>
          <w:rFonts w:ascii="Arial" w:hAnsi="Arial" w:cs="Arial"/>
        </w:rPr>
      </w:pPr>
      <w:r w:rsidRPr="00BD26EF">
        <w:rPr>
          <w:rFonts w:ascii="Arial" w:hAnsi="Arial" w:cs="Arial"/>
        </w:rPr>
        <w:t>F</w:t>
      </w:r>
      <w:r w:rsidR="00A83F69" w:rsidRPr="00BD26EF">
        <w:rPr>
          <w:rFonts w:ascii="Arial" w:hAnsi="Arial" w:cs="Arial"/>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4F0462" w14:paraId="6E035243" w14:textId="77777777" w:rsidTr="00726491">
        <w:tc>
          <w:tcPr>
            <w:tcW w:w="1880" w:type="dxa"/>
          </w:tcPr>
          <w:p w14:paraId="1B1FC08B" w14:textId="10EC77E6" w:rsidR="00726491" w:rsidRPr="004F0462" w:rsidRDefault="00726491" w:rsidP="00726491">
            <w:pPr>
              <w:pStyle w:val="BodyTextSI"/>
              <w:rPr>
                <w:rFonts w:ascii="Arial" w:hAnsi="Arial" w:cs="Arial"/>
                <w:b/>
                <w:bCs/>
                <w:color w:val="000000" w:themeColor="text2"/>
              </w:rPr>
            </w:pPr>
            <w:r w:rsidRPr="004F0462">
              <w:rPr>
                <w:rFonts w:ascii="Arial" w:hAnsi="Arial" w:cs="Arial"/>
                <w:b/>
                <w:bCs/>
                <w:color w:val="000000" w:themeColor="text2"/>
              </w:rPr>
              <w:t>Learning</w:t>
            </w:r>
          </w:p>
        </w:tc>
        <w:tc>
          <w:tcPr>
            <w:tcW w:w="1880" w:type="dxa"/>
          </w:tcPr>
          <w:p w14:paraId="2C2A6618" w14:textId="4372DF00" w:rsidR="00726491" w:rsidRPr="004F0462" w:rsidRDefault="00726491" w:rsidP="00726491">
            <w:pPr>
              <w:pStyle w:val="BodyTextSI"/>
              <w:rPr>
                <w:rFonts w:ascii="Arial" w:hAnsi="Arial" w:cs="Arial"/>
                <w:b/>
                <w:bCs/>
                <w:color w:val="000000" w:themeColor="text2"/>
              </w:rPr>
            </w:pPr>
            <w:r w:rsidRPr="004F0462">
              <w:rPr>
                <w:rFonts w:ascii="Arial" w:hAnsi="Arial" w:cs="Arial"/>
                <w:b/>
                <w:bCs/>
                <w:color w:val="000000" w:themeColor="text2"/>
              </w:rPr>
              <w:t>Reading</w:t>
            </w:r>
          </w:p>
        </w:tc>
        <w:tc>
          <w:tcPr>
            <w:tcW w:w="1880" w:type="dxa"/>
          </w:tcPr>
          <w:p w14:paraId="719B7923" w14:textId="274AE6DF" w:rsidR="00726491" w:rsidRPr="004F0462" w:rsidRDefault="00726491" w:rsidP="00726491">
            <w:pPr>
              <w:pStyle w:val="BodyTextSI"/>
              <w:rPr>
                <w:rFonts w:ascii="Arial" w:hAnsi="Arial" w:cs="Arial"/>
                <w:b/>
                <w:bCs/>
                <w:color w:val="000000" w:themeColor="text2"/>
              </w:rPr>
            </w:pPr>
            <w:r w:rsidRPr="004F0462">
              <w:rPr>
                <w:rFonts w:ascii="Arial" w:hAnsi="Arial" w:cs="Arial"/>
                <w:b/>
                <w:bCs/>
                <w:color w:val="000000" w:themeColor="text2"/>
              </w:rPr>
              <w:t>Writing</w:t>
            </w:r>
          </w:p>
        </w:tc>
        <w:tc>
          <w:tcPr>
            <w:tcW w:w="1881" w:type="dxa"/>
          </w:tcPr>
          <w:p w14:paraId="74832C6C" w14:textId="62FDE15C" w:rsidR="00726491" w:rsidRPr="004F0462" w:rsidRDefault="00726491" w:rsidP="00726491">
            <w:pPr>
              <w:pStyle w:val="BodyTextSI"/>
              <w:rPr>
                <w:rFonts w:ascii="Arial" w:hAnsi="Arial" w:cs="Arial"/>
                <w:b/>
                <w:bCs/>
                <w:color w:val="000000" w:themeColor="text2"/>
              </w:rPr>
            </w:pPr>
            <w:r w:rsidRPr="004F0462">
              <w:rPr>
                <w:rFonts w:ascii="Arial" w:hAnsi="Arial" w:cs="Arial"/>
                <w:b/>
                <w:bCs/>
                <w:color w:val="000000" w:themeColor="text2"/>
              </w:rPr>
              <w:t>Oral communication</w:t>
            </w:r>
          </w:p>
        </w:tc>
        <w:tc>
          <w:tcPr>
            <w:tcW w:w="2255" w:type="dxa"/>
          </w:tcPr>
          <w:p w14:paraId="674C1D0C" w14:textId="3E45BCD6" w:rsidR="00726491" w:rsidRPr="004F0462" w:rsidRDefault="00726491" w:rsidP="00726491">
            <w:pPr>
              <w:pStyle w:val="BodyTextSI"/>
              <w:rPr>
                <w:rFonts w:ascii="Arial" w:hAnsi="Arial" w:cs="Arial"/>
                <w:b/>
                <w:bCs/>
                <w:color w:val="000000" w:themeColor="text2"/>
              </w:rPr>
            </w:pPr>
            <w:r w:rsidRPr="004F0462">
              <w:rPr>
                <w:rFonts w:ascii="Arial" w:hAnsi="Arial" w:cs="Arial"/>
                <w:b/>
                <w:bCs/>
                <w:color w:val="000000" w:themeColor="text2"/>
              </w:rPr>
              <w:t>Numeracy</w:t>
            </w:r>
          </w:p>
        </w:tc>
      </w:tr>
      <w:tr w:rsidR="00C602DE" w:rsidRPr="004F0462" w14:paraId="392C0B40" w14:textId="77777777" w:rsidTr="00726491">
        <w:tc>
          <w:tcPr>
            <w:tcW w:w="1880" w:type="dxa"/>
          </w:tcPr>
          <w:p w14:paraId="1077CCAE" w14:textId="2281D884" w:rsidR="00726491" w:rsidRPr="004F0462" w:rsidRDefault="004F0462"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79294FC6" w:rsidR="00726491" w:rsidRPr="004F0462" w:rsidRDefault="004F0462"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10C3F2D4" w:rsidR="00726491" w:rsidRPr="004F0462" w:rsidRDefault="004F0462" w:rsidP="00726491">
            <w:pPr>
              <w:pStyle w:val="BodyTextSI"/>
              <w:rPr>
                <w:rFonts w:ascii="Arial" w:hAnsi="Arial" w:cs="Arial"/>
                <w:color w:val="000000" w:themeColor="text2"/>
              </w:rPr>
            </w:pPr>
            <w:r>
              <w:rPr>
                <w:rFonts w:ascii="Arial" w:hAnsi="Arial" w:cs="Arial"/>
                <w:color w:val="000000" w:themeColor="text2"/>
              </w:rPr>
              <w:t>1</w:t>
            </w:r>
          </w:p>
        </w:tc>
        <w:tc>
          <w:tcPr>
            <w:tcW w:w="1881" w:type="dxa"/>
          </w:tcPr>
          <w:p w14:paraId="7B61E8CD" w14:textId="297B3FA6" w:rsidR="00726491" w:rsidRPr="004F0462" w:rsidRDefault="004F0462"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568BBB6D" w:rsidR="00726491" w:rsidRPr="004F0462" w:rsidRDefault="004F0462" w:rsidP="00726491">
            <w:pPr>
              <w:pStyle w:val="BodyTextSI"/>
              <w:rPr>
                <w:rFonts w:ascii="Arial" w:hAnsi="Arial" w:cs="Arial"/>
                <w:color w:val="000000" w:themeColor="text2"/>
              </w:rPr>
            </w:pPr>
            <w:r>
              <w:rPr>
                <w:rFonts w:ascii="Arial" w:hAnsi="Arial" w:cs="Arial"/>
                <w:color w:val="000000" w:themeColor="text2"/>
              </w:rPr>
              <w:t>1</w:t>
            </w:r>
          </w:p>
        </w:tc>
      </w:tr>
    </w:tbl>
    <w:p w14:paraId="13437BE6" w14:textId="77777777" w:rsidR="00D024B9" w:rsidRPr="004F0462" w:rsidRDefault="00D024B9" w:rsidP="00D024B9">
      <w:pPr>
        <w:pStyle w:val="BodyTextSI"/>
        <w:rPr>
          <w:rFonts w:ascii="Arial" w:hAnsi="Arial" w:cs="Arial"/>
          <w:color w:val="000000" w:themeColor="text2"/>
        </w:rPr>
      </w:pPr>
    </w:p>
    <w:p w14:paraId="15005F50" w14:textId="261B07C9" w:rsidR="00FB2F6B" w:rsidRPr="00BD26EF" w:rsidRDefault="00FB2F6B" w:rsidP="00E46BF3">
      <w:pPr>
        <w:pStyle w:val="Heading3"/>
        <w:rPr>
          <w:rFonts w:ascii="Arial" w:hAnsi="Arial" w:cs="Arial"/>
        </w:rPr>
      </w:pPr>
      <w:r w:rsidRPr="00BD26EF">
        <w:rPr>
          <w:rFonts w:ascii="Arial" w:hAnsi="Arial" w:cs="Arial"/>
        </w:rPr>
        <w:t>Assessment Requirements</w:t>
      </w:r>
    </w:p>
    <w:p w14:paraId="6D8C9B22" w14:textId="7DAF89F3" w:rsidR="00FB2F6B" w:rsidRPr="00BD26EF" w:rsidRDefault="00FB2F6B" w:rsidP="00E46BF3">
      <w:pPr>
        <w:pStyle w:val="Heading4"/>
        <w:rPr>
          <w:rFonts w:ascii="Arial" w:hAnsi="Arial" w:cs="Arial"/>
        </w:rPr>
      </w:pPr>
      <w:r w:rsidRPr="00BD26EF">
        <w:rPr>
          <w:rFonts w:ascii="Arial" w:hAnsi="Arial" w:cs="Arial"/>
        </w:rPr>
        <w:t>Performance evidence</w:t>
      </w:r>
    </w:p>
    <w:p w14:paraId="7623A556" w14:textId="77777777" w:rsidR="00EE2FDD" w:rsidRPr="004F0462" w:rsidRDefault="00EE2FDD" w:rsidP="00EE2FDD">
      <w:pPr>
        <w:spacing w:before="240"/>
        <w:rPr>
          <w:rFonts w:ascii="Arial" w:hAnsi="Arial" w:cs="Arial"/>
        </w:rPr>
      </w:pPr>
      <w:r w:rsidRPr="004F0462">
        <w:rPr>
          <w:rFonts w:ascii="Arial" w:hAnsi="Arial" w:cs="Arial"/>
        </w:rPr>
        <w:t>An individual demonstrating competency must satisfy all of the elements and performance criteria in this unit.</w:t>
      </w:r>
    </w:p>
    <w:p w14:paraId="0C1D3156" w14:textId="6B69DB87" w:rsidR="00A947E2" w:rsidRPr="00BD26EF" w:rsidRDefault="00EE2FDD" w:rsidP="00BD26EF">
      <w:pPr>
        <w:spacing w:before="240"/>
        <w:rPr>
          <w:rFonts w:cs="Arial"/>
        </w:rPr>
      </w:pPr>
      <w:r w:rsidRPr="009A24F2">
        <w:rPr>
          <w:rFonts w:ascii="Arial" w:hAnsi="Arial" w:cs="Arial"/>
        </w:rPr>
        <w:t xml:space="preserve">There must be evidence that the individual has operated and maintained an air knife </w:t>
      </w:r>
      <w:r w:rsidR="00A947E2" w:rsidRPr="00BD26EF">
        <w:rPr>
          <w:rFonts w:ascii="Arial" w:hAnsi="Arial" w:cs="Arial"/>
        </w:rPr>
        <w:t xml:space="preserve">in accordance with the work instructions for </w:t>
      </w:r>
      <w:r w:rsidR="002308E2">
        <w:rPr>
          <w:rFonts w:ascii="Arial" w:hAnsi="Arial" w:cs="Arial"/>
        </w:rPr>
        <w:t xml:space="preserve">the </w:t>
      </w:r>
      <w:r w:rsidR="00A947E2" w:rsidRPr="00BD26EF">
        <w:rPr>
          <w:rFonts w:ascii="Arial" w:hAnsi="Arial" w:cs="Arial"/>
        </w:rPr>
        <w:t xml:space="preserve">workstation </w:t>
      </w:r>
      <w:r w:rsidR="002308E2">
        <w:rPr>
          <w:rFonts w:ascii="Arial" w:hAnsi="Arial" w:cs="Arial"/>
        </w:rPr>
        <w:t>on at least two occasions.</w:t>
      </w:r>
    </w:p>
    <w:p w14:paraId="1DF235CE" w14:textId="77777777" w:rsidR="00600EFB" w:rsidRPr="004F0462" w:rsidRDefault="00600EFB" w:rsidP="00600EFB">
      <w:pPr>
        <w:pStyle w:val="SIText"/>
        <w:rPr>
          <w:rFonts w:cs="Arial"/>
        </w:rPr>
      </w:pPr>
    </w:p>
    <w:p w14:paraId="1CACF4A4" w14:textId="7E1CC9CB" w:rsidR="002D4A5E" w:rsidRPr="00BD26EF" w:rsidRDefault="002D4A5E" w:rsidP="00E46BF3">
      <w:pPr>
        <w:pStyle w:val="Heading4"/>
        <w:rPr>
          <w:rFonts w:ascii="Arial" w:hAnsi="Arial" w:cs="Arial"/>
        </w:rPr>
      </w:pPr>
      <w:r w:rsidRPr="00BD26EF">
        <w:rPr>
          <w:rFonts w:ascii="Arial" w:hAnsi="Arial" w:cs="Arial"/>
        </w:rPr>
        <w:t>Knowledge evidence</w:t>
      </w:r>
    </w:p>
    <w:p w14:paraId="20F69D46" w14:textId="77777777" w:rsidR="00EE2FDD" w:rsidRPr="004F0462" w:rsidRDefault="00EE2FDD" w:rsidP="00EE2FDD">
      <w:pPr>
        <w:spacing w:before="240"/>
        <w:rPr>
          <w:rFonts w:ascii="Arial" w:hAnsi="Arial" w:cs="Arial"/>
        </w:rPr>
      </w:pPr>
      <w:r w:rsidRPr="004F0462">
        <w:rPr>
          <w:rFonts w:ascii="Arial" w:hAnsi="Arial" w:cs="Arial"/>
        </w:rPr>
        <w:t>An individual must be able to demonstrate the knowledge required to perform the tasks outlined in the elements and performance criteria of this unit. This includes knowledge of:</w:t>
      </w:r>
    </w:p>
    <w:p w14:paraId="551E7C30" w14:textId="77777777" w:rsidR="00A947E2" w:rsidRPr="00BD26EF" w:rsidRDefault="00A947E2">
      <w:pPr>
        <w:pStyle w:val="SIText"/>
        <w:numPr>
          <w:ilvl w:val="0"/>
          <w:numId w:val="4"/>
        </w:numPr>
        <w:rPr>
          <w:rFonts w:cs="Arial"/>
          <w:color w:val="auto"/>
          <w:sz w:val="22"/>
        </w:rPr>
      </w:pPr>
      <w:r w:rsidRPr="00BD26EF">
        <w:rPr>
          <w:rFonts w:cs="Arial"/>
          <w:color w:val="auto"/>
          <w:sz w:val="22"/>
        </w:rPr>
        <w:t>basic operating principles of the air knife</w:t>
      </w:r>
    </w:p>
    <w:p w14:paraId="0D8F193A" w14:textId="404CBAF8" w:rsidR="00A947E2" w:rsidRPr="00BD26EF" w:rsidRDefault="00A947E2">
      <w:pPr>
        <w:pStyle w:val="SIText"/>
        <w:numPr>
          <w:ilvl w:val="0"/>
          <w:numId w:val="4"/>
        </w:numPr>
        <w:rPr>
          <w:rFonts w:cs="Arial"/>
          <w:color w:val="auto"/>
          <w:sz w:val="22"/>
        </w:rPr>
      </w:pPr>
      <w:r w:rsidRPr="00BD26EF">
        <w:rPr>
          <w:rFonts w:cs="Arial"/>
          <w:color w:val="auto"/>
          <w:sz w:val="22"/>
        </w:rPr>
        <w:t xml:space="preserve">hygiene and sanitation requirements for </w:t>
      </w:r>
      <w:r w:rsidR="004F0462" w:rsidRPr="004F0462">
        <w:rPr>
          <w:rFonts w:cs="Arial"/>
          <w:color w:val="auto"/>
          <w:sz w:val="22"/>
        </w:rPr>
        <w:t xml:space="preserve">an air knife </w:t>
      </w:r>
      <w:r w:rsidRPr="00BD26EF">
        <w:rPr>
          <w:rFonts w:cs="Arial"/>
          <w:color w:val="auto"/>
          <w:sz w:val="22"/>
        </w:rPr>
        <w:t>work station</w:t>
      </w:r>
    </w:p>
    <w:p w14:paraId="45C78D1A" w14:textId="5AAD867F" w:rsidR="00A947E2" w:rsidRPr="00BD26EF" w:rsidRDefault="00A947E2">
      <w:pPr>
        <w:pStyle w:val="SIText"/>
        <w:numPr>
          <w:ilvl w:val="0"/>
          <w:numId w:val="4"/>
        </w:numPr>
        <w:rPr>
          <w:rFonts w:cs="Arial"/>
          <w:color w:val="auto"/>
          <w:sz w:val="22"/>
        </w:rPr>
      </w:pPr>
      <w:r w:rsidRPr="00BD26EF">
        <w:rPr>
          <w:rFonts w:cs="Arial"/>
          <w:color w:val="auto"/>
          <w:sz w:val="22"/>
        </w:rPr>
        <w:t>work instructions for a</w:t>
      </w:r>
      <w:r w:rsidR="004F0462" w:rsidRPr="004F0462">
        <w:rPr>
          <w:rFonts w:cs="Arial"/>
          <w:color w:val="auto"/>
          <w:sz w:val="22"/>
        </w:rPr>
        <w:t>n air knife</w:t>
      </w:r>
      <w:r w:rsidRPr="00BD26EF">
        <w:rPr>
          <w:rFonts w:cs="Arial"/>
          <w:color w:val="auto"/>
          <w:sz w:val="22"/>
        </w:rPr>
        <w:t xml:space="preserve"> work station</w:t>
      </w:r>
    </w:p>
    <w:p w14:paraId="3D6D4D42" w14:textId="77777777" w:rsidR="00A947E2" w:rsidRPr="00BD26EF" w:rsidRDefault="00A947E2">
      <w:pPr>
        <w:pStyle w:val="SIText"/>
        <w:numPr>
          <w:ilvl w:val="0"/>
          <w:numId w:val="4"/>
        </w:numPr>
        <w:rPr>
          <w:rFonts w:cs="Arial"/>
          <w:color w:val="auto"/>
          <w:sz w:val="22"/>
        </w:rPr>
      </w:pPr>
      <w:r w:rsidRPr="00BD26EF">
        <w:rPr>
          <w:rFonts w:cs="Arial"/>
          <w:color w:val="auto"/>
          <w:sz w:val="22"/>
        </w:rPr>
        <w:t>potential sources of contamination and ways of minimising them</w:t>
      </w:r>
    </w:p>
    <w:p w14:paraId="7EEB55A4" w14:textId="77777777" w:rsidR="00600EFB" w:rsidRPr="004F0462" w:rsidRDefault="00600EFB" w:rsidP="002D4A5E">
      <w:pPr>
        <w:pStyle w:val="SIText"/>
        <w:rPr>
          <w:rFonts w:cs="Arial"/>
          <w:sz w:val="22"/>
        </w:rPr>
      </w:pPr>
    </w:p>
    <w:p w14:paraId="317851B1" w14:textId="7966A9BF" w:rsidR="002D4A5E" w:rsidRPr="00BD26EF" w:rsidRDefault="002D4A5E" w:rsidP="00E46BF3">
      <w:pPr>
        <w:pStyle w:val="Heading4"/>
        <w:rPr>
          <w:rFonts w:ascii="Arial" w:hAnsi="Arial" w:cs="Arial"/>
        </w:rPr>
      </w:pPr>
      <w:r w:rsidRPr="00BD26EF">
        <w:rPr>
          <w:rFonts w:ascii="Arial" w:hAnsi="Arial" w:cs="Arial"/>
        </w:rPr>
        <w:t>Assessment conditions</w:t>
      </w:r>
    </w:p>
    <w:p w14:paraId="15BA9372" w14:textId="77777777" w:rsidR="00EE2FDD" w:rsidRPr="00BD26EF" w:rsidRDefault="00EE2FDD" w:rsidP="00EE2FDD">
      <w:pPr>
        <w:rPr>
          <w:rFonts w:ascii="Arial" w:hAnsi="Arial" w:cs="Arial"/>
        </w:rPr>
      </w:pPr>
      <w:r w:rsidRPr="00BD26EF">
        <w:rPr>
          <w:rFonts w:ascii="Arial" w:hAnsi="Arial" w:cs="Arial"/>
        </w:rPr>
        <w:t>Assessors of this unit must satisfy the requirements for assessors in applicable vocational education and training legislation, frameworks and/or standards.</w:t>
      </w:r>
    </w:p>
    <w:p w14:paraId="31B733CA" w14:textId="77777777" w:rsidR="00EE2FDD" w:rsidRPr="00BD26EF" w:rsidRDefault="00EE2FDD" w:rsidP="00EE2FDD">
      <w:pPr>
        <w:pStyle w:val="Heading5"/>
        <w:rPr>
          <w:rFonts w:ascii="Arial" w:hAnsi="Arial" w:cs="Arial"/>
          <w:bCs/>
          <w:color w:val="000000" w:themeColor="text2"/>
        </w:rPr>
      </w:pPr>
      <w:r w:rsidRPr="00BD26EF">
        <w:rPr>
          <w:rFonts w:ascii="Arial" w:hAnsi="Arial" w:cs="Arial"/>
          <w:bCs/>
          <w:color w:val="000000" w:themeColor="text2"/>
        </w:rPr>
        <w:lastRenderedPageBreak/>
        <w:t xml:space="preserve">Mandatory workplace requirements: </w:t>
      </w:r>
    </w:p>
    <w:p w14:paraId="5C4A88C6" w14:textId="77777777" w:rsidR="00EE2FDD" w:rsidRPr="004F0462" w:rsidRDefault="00EE2FDD" w:rsidP="00EE2FDD">
      <w:pPr>
        <w:pStyle w:val="BodyTextSI"/>
        <w:rPr>
          <w:rFonts w:ascii="Arial" w:hAnsi="Arial" w:cs="Arial"/>
        </w:rPr>
      </w:pPr>
      <w:r w:rsidRPr="004F0462">
        <w:rPr>
          <w:rFonts w:ascii="Arial" w:hAnsi="Arial" w:cs="Arial"/>
        </w:rPr>
        <w:t xml:space="preserve">Mandatory workplace requirements apply to this unit of competency. </w:t>
      </w:r>
    </w:p>
    <w:p w14:paraId="326DFD35" w14:textId="376587C7" w:rsidR="00EE2FDD" w:rsidRPr="004F0462" w:rsidRDefault="00EE2FDD" w:rsidP="00EE2FDD">
      <w:pPr>
        <w:pStyle w:val="BodyTextSI"/>
        <w:rPr>
          <w:rFonts w:ascii="Arial" w:hAnsi="Arial" w:cs="Arial"/>
        </w:rPr>
      </w:pPr>
      <w:r w:rsidRPr="004F0462">
        <w:rPr>
          <w:rFonts w:ascii="Arial" w:hAnsi="Arial" w:cs="Arial"/>
        </w:rPr>
        <w:t xml:space="preserve">Performance must be demonstrated in a </w:t>
      </w:r>
      <w:r w:rsidRPr="00BD26EF">
        <w:rPr>
          <w:rFonts w:ascii="Arial" w:hAnsi="Arial" w:cs="Arial"/>
          <w:color w:val="000000" w:themeColor="text2"/>
        </w:rPr>
        <w:t xml:space="preserve">meat processing workplace </w:t>
      </w:r>
      <w:r w:rsidRPr="004F0462">
        <w:rPr>
          <w:rFonts w:ascii="Arial" w:hAnsi="Arial" w:cs="Arial"/>
        </w:rPr>
        <w:t>under normal production conditions.</w:t>
      </w:r>
    </w:p>
    <w:p w14:paraId="40979599" w14:textId="77777777" w:rsidR="00EE2FDD" w:rsidRPr="004F0462" w:rsidRDefault="00EE2FDD" w:rsidP="00EE2FDD">
      <w:pPr>
        <w:rPr>
          <w:rFonts w:ascii="Arial" w:hAnsi="Arial" w:cs="Arial"/>
          <w:color w:val="000000" w:themeColor="text2"/>
        </w:rPr>
      </w:pPr>
      <w:r w:rsidRPr="004F0462">
        <w:rPr>
          <w:rFonts w:ascii="Arial" w:hAnsi="Arial" w:cs="Arial"/>
          <w:color w:val="000000" w:themeColor="text2"/>
        </w:rPr>
        <w:t>Assessment must ensure access to:</w:t>
      </w:r>
    </w:p>
    <w:p w14:paraId="1252E308" w14:textId="029BD716" w:rsidR="00EE2FDD" w:rsidRPr="004F0462" w:rsidRDefault="00EE2FDD" w:rsidP="00EE2FDD">
      <w:pPr>
        <w:pStyle w:val="ListParagraph"/>
        <w:numPr>
          <w:ilvl w:val="0"/>
          <w:numId w:val="6"/>
        </w:numPr>
        <w:rPr>
          <w:rFonts w:ascii="Arial" w:hAnsi="Arial" w:cs="Arial"/>
          <w:color w:val="000000" w:themeColor="text2"/>
        </w:rPr>
      </w:pPr>
      <w:r w:rsidRPr="00BD26EF">
        <w:rPr>
          <w:rFonts w:ascii="Arial" w:hAnsi="Arial" w:cs="Arial"/>
          <w:color w:val="000000" w:themeColor="text2"/>
        </w:rPr>
        <w:t>carcases or components</w:t>
      </w:r>
      <w:r w:rsidRPr="004F0462">
        <w:rPr>
          <w:rFonts w:ascii="Arial" w:hAnsi="Arial" w:cs="Arial"/>
          <w:color w:val="000000" w:themeColor="text2"/>
        </w:rPr>
        <w:t xml:space="preserve"> as required by performance evidence</w:t>
      </w:r>
    </w:p>
    <w:p w14:paraId="10DC5239" w14:textId="77777777" w:rsidR="00EE2FDD" w:rsidRPr="004F0462" w:rsidRDefault="00EE2FDD" w:rsidP="00EE2FDD">
      <w:pPr>
        <w:pStyle w:val="ListParagraph"/>
        <w:numPr>
          <w:ilvl w:val="0"/>
          <w:numId w:val="6"/>
        </w:numPr>
        <w:rPr>
          <w:rFonts w:ascii="Arial" w:hAnsi="Arial" w:cs="Arial"/>
          <w:color w:val="000000" w:themeColor="text2"/>
        </w:rPr>
      </w:pPr>
      <w:r w:rsidRPr="004F0462">
        <w:rPr>
          <w:rFonts w:ascii="Arial" w:hAnsi="Arial" w:cs="Arial"/>
          <w:color w:val="000000" w:themeColor="text2"/>
        </w:rPr>
        <w:t>PPE applicable to job requirements</w:t>
      </w:r>
    </w:p>
    <w:p w14:paraId="6F4AFD8A" w14:textId="77777777" w:rsidR="00EE2FDD" w:rsidRPr="004F0462" w:rsidRDefault="00EE2FDD" w:rsidP="00EE2FDD">
      <w:pPr>
        <w:pStyle w:val="ListParagraph"/>
        <w:numPr>
          <w:ilvl w:val="0"/>
          <w:numId w:val="6"/>
        </w:numPr>
        <w:rPr>
          <w:rFonts w:ascii="Arial" w:hAnsi="Arial" w:cs="Arial"/>
          <w:color w:val="000000" w:themeColor="text2"/>
        </w:rPr>
      </w:pPr>
      <w:r w:rsidRPr="004F0462">
        <w:rPr>
          <w:rFonts w:ascii="Arial" w:hAnsi="Arial" w:cs="Arial"/>
          <w:color w:val="000000" w:themeColor="text2"/>
        </w:rPr>
        <w:t>tools and equipment applicable to job requirements</w:t>
      </w:r>
    </w:p>
    <w:p w14:paraId="2AED971D" w14:textId="77C927ED" w:rsidR="00EE2FDD" w:rsidRPr="004F0462" w:rsidRDefault="00EE2FDD" w:rsidP="00EE2FDD">
      <w:pPr>
        <w:pStyle w:val="ListParagraph"/>
        <w:numPr>
          <w:ilvl w:val="0"/>
          <w:numId w:val="8"/>
        </w:numPr>
        <w:rPr>
          <w:rFonts w:ascii="Arial" w:hAnsi="Arial" w:cs="Arial"/>
          <w:color w:val="000000" w:themeColor="text2"/>
        </w:rPr>
      </w:pPr>
      <w:r w:rsidRPr="004F0462">
        <w:rPr>
          <w:rFonts w:ascii="Arial" w:hAnsi="Arial" w:cs="Arial"/>
          <w:color w:val="000000" w:themeColor="text2"/>
        </w:rPr>
        <w:t xml:space="preserve">organisational policies and procedures relevant </w:t>
      </w:r>
      <w:r w:rsidRPr="00BD26EF">
        <w:rPr>
          <w:rFonts w:ascii="Arial" w:hAnsi="Arial" w:cs="Arial"/>
          <w:color w:val="000000" w:themeColor="text2"/>
        </w:rPr>
        <w:t xml:space="preserve">to </w:t>
      </w:r>
      <w:r w:rsidRPr="004F0462">
        <w:rPr>
          <w:rFonts w:ascii="Arial" w:hAnsi="Arial" w:cs="Arial"/>
          <w:color w:val="000000" w:themeColor="text2"/>
        </w:rPr>
        <w:t>use and maintenance of an air knife</w:t>
      </w:r>
    </w:p>
    <w:p w14:paraId="77CAF04D" w14:textId="77777777" w:rsidR="00EE2FDD" w:rsidRPr="004F0462" w:rsidRDefault="00EE2FDD" w:rsidP="00EE2FDD">
      <w:pPr>
        <w:pStyle w:val="ListParagraph"/>
        <w:numPr>
          <w:ilvl w:val="0"/>
          <w:numId w:val="8"/>
        </w:numPr>
        <w:rPr>
          <w:rFonts w:ascii="Arial" w:hAnsi="Arial" w:cs="Arial"/>
          <w:color w:val="000000" w:themeColor="text2"/>
        </w:rPr>
      </w:pPr>
      <w:r w:rsidRPr="004F0462">
        <w:rPr>
          <w:rFonts w:ascii="Arial" w:hAnsi="Arial" w:cs="Arial"/>
          <w:color w:val="000000" w:themeColor="text2"/>
        </w:rPr>
        <w:t xml:space="preserve">work orders or specifications used in the workplace </w:t>
      </w:r>
    </w:p>
    <w:p w14:paraId="3F719FBA" w14:textId="77777777" w:rsidR="00EE2FDD" w:rsidRPr="004F0462" w:rsidRDefault="00EE2FDD" w:rsidP="00EE2FDD">
      <w:pPr>
        <w:pStyle w:val="ListParagraph"/>
        <w:numPr>
          <w:ilvl w:val="0"/>
          <w:numId w:val="7"/>
        </w:numPr>
        <w:rPr>
          <w:rFonts w:ascii="Arial" w:hAnsi="Arial" w:cs="Arial"/>
          <w:color w:val="000000" w:themeColor="text2"/>
        </w:rPr>
      </w:pPr>
      <w:r w:rsidRPr="004F0462">
        <w:rPr>
          <w:rFonts w:ascii="Arial" w:hAnsi="Arial" w:cs="Arial"/>
          <w:color w:val="000000" w:themeColor="text2"/>
        </w:rPr>
        <w:t>a workplace supervisor.</w:t>
      </w:r>
    </w:p>
    <w:p w14:paraId="526C47CD" w14:textId="77777777" w:rsidR="00600EFB" w:rsidRPr="004F0462" w:rsidRDefault="00600EFB" w:rsidP="00511D0F">
      <w:pPr>
        <w:rPr>
          <w:rFonts w:ascii="Arial" w:hAnsi="Arial" w:cs="Arial"/>
          <w:color w:val="000000" w:themeColor="text2"/>
        </w:rPr>
      </w:pPr>
    </w:p>
    <w:p w14:paraId="42C51508" w14:textId="4B35740B" w:rsidR="00B85A2F" w:rsidRPr="00BD26EF" w:rsidRDefault="001A307E" w:rsidP="00105D19">
      <w:pPr>
        <w:pStyle w:val="Heading4"/>
        <w:rPr>
          <w:rFonts w:ascii="Arial" w:hAnsi="Arial" w:cs="Arial"/>
        </w:rPr>
      </w:pPr>
      <w:r w:rsidRPr="00BD26EF">
        <w:rPr>
          <w:rFonts w:ascii="Arial" w:hAnsi="Arial" w:cs="Arial"/>
        </w:rPr>
        <w:t>Unit m</w:t>
      </w:r>
      <w:r w:rsidR="00922C8D" w:rsidRPr="00BD26EF">
        <w:rPr>
          <w:rFonts w:ascii="Arial" w:hAnsi="Arial" w:cs="Arial"/>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417"/>
        <w:gridCol w:w="1500"/>
        <w:gridCol w:w="3579"/>
      </w:tblGrid>
      <w:tr w:rsidR="00E5158E" w:rsidRPr="004F0462" w14:paraId="2B60ACCF" w14:textId="16D47C00" w:rsidTr="00EE2FDD">
        <w:trPr>
          <w:trHeight w:val="1073"/>
        </w:trPr>
        <w:tc>
          <w:tcPr>
            <w:tcW w:w="2195" w:type="dxa"/>
          </w:tcPr>
          <w:p w14:paraId="22ADD666" w14:textId="77777777" w:rsidR="00E5158E" w:rsidRPr="004F0462" w:rsidRDefault="00E5158E" w:rsidP="00C04160">
            <w:pPr>
              <w:pStyle w:val="BodyTextSI"/>
              <w:rPr>
                <w:rFonts w:ascii="Arial" w:hAnsi="Arial" w:cs="Arial"/>
                <w:b/>
                <w:bCs/>
                <w:color w:val="000000" w:themeColor="text2"/>
              </w:rPr>
            </w:pPr>
            <w:r w:rsidRPr="004F0462">
              <w:rPr>
                <w:rFonts w:ascii="Arial" w:hAnsi="Arial" w:cs="Arial"/>
                <w:b/>
                <w:bCs/>
                <w:color w:val="000000" w:themeColor="text2"/>
              </w:rPr>
              <w:t>Code and title current version</w:t>
            </w:r>
          </w:p>
        </w:tc>
        <w:tc>
          <w:tcPr>
            <w:tcW w:w="2417" w:type="dxa"/>
          </w:tcPr>
          <w:p w14:paraId="0206D43C" w14:textId="77777777" w:rsidR="00E5158E" w:rsidRPr="004F0462" w:rsidRDefault="00E5158E" w:rsidP="00C04160">
            <w:pPr>
              <w:pStyle w:val="BodyTextSI"/>
              <w:rPr>
                <w:rFonts w:ascii="Arial" w:hAnsi="Arial" w:cs="Arial"/>
                <w:b/>
                <w:bCs/>
                <w:color w:val="000000" w:themeColor="text2"/>
              </w:rPr>
            </w:pPr>
            <w:r w:rsidRPr="004F0462">
              <w:rPr>
                <w:rFonts w:ascii="Arial" w:hAnsi="Arial" w:cs="Arial"/>
                <w:b/>
                <w:bCs/>
                <w:color w:val="000000" w:themeColor="text2"/>
              </w:rPr>
              <w:t>Code and title previous version</w:t>
            </w:r>
          </w:p>
        </w:tc>
        <w:tc>
          <w:tcPr>
            <w:tcW w:w="1500" w:type="dxa"/>
          </w:tcPr>
          <w:p w14:paraId="2DF6A043" w14:textId="77562530" w:rsidR="00E5158E" w:rsidRPr="004F0462" w:rsidRDefault="00E5158E" w:rsidP="00C04160">
            <w:pPr>
              <w:pStyle w:val="BodyTextSI"/>
              <w:rPr>
                <w:rFonts w:ascii="Arial" w:hAnsi="Arial" w:cs="Arial"/>
                <w:b/>
                <w:bCs/>
                <w:color w:val="000000" w:themeColor="text2"/>
              </w:rPr>
            </w:pPr>
            <w:r w:rsidRPr="004F0462">
              <w:rPr>
                <w:rFonts w:ascii="Arial" w:hAnsi="Arial" w:cs="Arial"/>
                <w:b/>
                <w:bCs/>
                <w:color w:val="000000" w:themeColor="text2"/>
              </w:rPr>
              <w:t>Equivalence status</w:t>
            </w:r>
          </w:p>
        </w:tc>
        <w:tc>
          <w:tcPr>
            <w:tcW w:w="3579" w:type="dxa"/>
          </w:tcPr>
          <w:p w14:paraId="70A5D43A" w14:textId="00F808A3" w:rsidR="00E5158E" w:rsidRPr="004F0462" w:rsidRDefault="00E5158E" w:rsidP="00C04160">
            <w:pPr>
              <w:pStyle w:val="BodyTextSI"/>
              <w:rPr>
                <w:rFonts w:ascii="Arial" w:hAnsi="Arial" w:cs="Arial"/>
                <w:b/>
                <w:bCs/>
                <w:color w:val="000000" w:themeColor="text2"/>
              </w:rPr>
            </w:pPr>
            <w:r w:rsidRPr="004F0462">
              <w:rPr>
                <w:rFonts w:ascii="Arial" w:hAnsi="Arial" w:cs="Arial"/>
                <w:b/>
                <w:bCs/>
                <w:color w:val="000000" w:themeColor="text2"/>
              </w:rPr>
              <w:t>Comments</w:t>
            </w:r>
          </w:p>
        </w:tc>
      </w:tr>
      <w:tr w:rsidR="00EE2FDD" w:rsidRPr="004F0462" w14:paraId="1930F009" w14:textId="77777777" w:rsidTr="00EE2FDD">
        <w:trPr>
          <w:trHeight w:val="1077"/>
        </w:trPr>
        <w:tc>
          <w:tcPr>
            <w:tcW w:w="2195" w:type="dxa"/>
          </w:tcPr>
          <w:p w14:paraId="75BBE171" w14:textId="55F6B205" w:rsidR="00EE2FDD" w:rsidRPr="00BD26EF" w:rsidRDefault="00150CF5" w:rsidP="00EE2FDD">
            <w:pPr>
              <w:pStyle w:val="BodyTextSI"/>
              <w:rPr>
                <w:rFonts w:ascii="Arial" w:hAnsi="Arial" w:cs="Arial"/>
                <w:color w:val="auto"/>
              </w:rPr>
            </w:pPr>
            <w:r w:rsidRPr="00150CF5">
              <w:rPr>
                <w:rFonts w:ascii="Arial" w:hAnsi="Arial" w:cs="Arial"/>
                <w:color w:val="auto"/>
              </w:rPr>
              <w:t>AMPABA3X28</w:t>
            </w:r>
            <w:r w:rsidR="00EE2FDD" w:rsidRPr="004F0462">
              <w:rPr>
                <w:rFonts w:ascii="Arial" w:hAnsi="Arial" w:cs="Arial"/>
                <w:color w:val="auto"/>
              </w:rPr>
              <w:t xml:space="preserve"> Operate air knife</w:t>
            </w:r>
          </w:p>
        </w:tc>
        <w:tc>
          <w:tcPr>
            <w:tcW w:w="2417" w:type="dxa"/>
          </w:tcPr>
          <w:p w14:paraId="43C4AE34" w14:textId="0A482D9E" w:rsidR="00EE2FDD" w:rsidRPr="00BD26EF" w:rsidRDefault="00EE2FDD" w:rsidP="00EE2FDD">
            <w:pPr>
              <w:pStyle w:val="BodyTextSI"/>
              <w:rPr>
                <w:rFonts w:ascii="Arial" w:hAnsi="Arial" w:cs="Arial"/>
                <w:color w:val="auto"/>
              </w:rPr>
            </w:pPr>
            <w:r w:rsidRPr="004F0462">
              <w:rPr>
                <w:rFonts w:ascii="Arial" w:hAnsi="Arial" w:cs="Arial"/>
                <w:color w:val="auto"/>
              </w:rPr>
              <w:t>AMPA3044 Operate air knife</w:t>
            </w:r>
          </w:p>
        </w:tc>
        <w:tc>
          <w:tcPr>
            <w:tcW w:w="1500" w:type="dxa"/>
          </w:tcPr>
          <w:p w14:paraId="6B5BC7FF" w14:textId="5AB6B45A" w:rsidR="00EE2FDD" w:rsidRPr="004F0462" w:rsidRDefault="00EE2FDD" w:rsidP="00EE2FDD">
            <w:pPr>
              <w:pStyle w:val="BodyTextSI"/>
              <w:rPr>
                <w:rFonts w:ascii="Arial" w:hAnsi="Arial" w:cs="Arial"/>
                <w:color w:val="auto"/>
              </w:rPr>
            </w:pPr>
            <w:r w:rsidRPr="004F0462">
              <w:rPr>
                <w:rFonts w:ascii="Arial" w:hAnsi="Arial" w:cs="Arial"/>
                <w:color w:val="auto"/>
              </w:rPr>
              <w:t>Equivalent</w:t>
            </w:r>
          </w:p>
        </w:tc>
        <w:tc>
          <w:tcPr>
            <w:tcW w:w="3579" w:type="dxa"/>
          </w:tcPr>
          <w:p w14:paraId="3B1469F0" w14:textId="7525C0B2" w:rsidR="00EE2FDD" w:rsidRPr="004F0462" w:rsidRDefault="004F0462" w:rsidP="00EE2FDD">
            <w:pPr>
              <w:pStyle w:val="BodyTextSI"/>
              <w:rPr>
                <w:rFonts w:ascii="Arial" w:hAnsi="Arial" w:cs="Arial"/>
                <w:color w:val="auto"/>
              </w:rPr>
            </w:pPr>
            <w:r w:rsidRPr="004F0462">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4F0462" w:rsidRDefault="00B85A2F" w:rsidP="00D024B9">
      <w:pPr>
        <w:pStyle w:val="BodyTextSI"/>
        <w:rPr>
          <w:rFonts w:ascii="Arial" w:hAnsi="Arial" w:cs="Arial"/>
          <w:color w:val="000000" w:themeColor="text2"/>
        </w:rPr>
      </w:pPr>
    </w:p>
    <w:p w14:paraId="0A565D33" w14:textId="4452A7CA" w:rsidR="00B85A2F" w:rsidRPr="004F0462" w:rsidRDefault="00B85A2F" w:rsidP="00B85A2F">
      <w:pPr>
        <w:pStyle w:val="Heading3"/>
        <w:rPr>
          <w:rFonts w:ascii="Arial" w:hAnsi="Arial" w:cs="Arial"/>
          <w:color w:val="000000" w:themeColor="text2"/>
        </w:rPr>
      </w:pPr>
      <w:r w:rsidRPr="004F0462">
        <w:rPr>
          <w:rFonts w:ascii="Arial" w:hAnsi="Arial" w:cs="Arial"/>
          <w:color w:val="000000" w:themeColor="text2"/>
        </w:rPr>
        <w:t>Overview information</w:t>
      </w:r>
    </w:p>
    <w:p w14:paraId="6360339A" w14:textId="77777777" w:rsidR="00B85A2F" w:rsidRPr="00BD26EF" w:rsidRDefault="00B85A2F" w:rsidP="00105D19">
      <w:pPr>
        <w:pStyle w:val="Heading4"/>
        <w:rPr>
          <w:rFonts w:ascii="Arial" w:hAnsi="Arial" w:cs="Arial"/>
        </w:rPr>
      </w:pPr>
      <w:r w:rsidRPr="00BD26EF">
        <w:rPr>
          <w:rFonts w:ascii="Arial" w:hAnsi="Arial" w:cs="Arial"/>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4F0462" w14:paraId="2860BE6D" w14:textId="77777777" w:rsidTr="00C32357">
        <w:tc>
          <w:tcPr>
            <w:tcW w:w="2972" w:type="dxa"/>
          </w:tcPr>
          <w:p w14:paraId="7CA8953A" w14:textId="77777777" w:rsidR="00B85A2F" w:rsidRPr="004F0462" w:rsidRDefault="00B85A2F" w:rsidP="00547C62">
            <w:pPr>
              <w:pStyle w:val="BodyTextSI"/>
              <w:rPr>
                <w:rFonts w:ascii="Arial" w:hAnsi="Arial" w:cs="Arial"/>
                <w:b/>
                <w:bCs/>
                <w:color w:val="000000" w:themeColor="text2"/>
              </w:rPr>
            </w:pPr>
            <w:r w:rsidRPr="004F0462">
              <w:rPr>
                <w:rFonts w:ascii="Arial" w:hAnsi="Arial" w:cs="Arial"/>
                <w:b/>
                <w:bCs/>
                <w:color w:val="000000" w:themeColor="text2"/>
              </w:rPr>
              <w:t>Release</w:t>
            </w:r>
          </w:p>
        </w:tc>
        <w:tc>
          <w:tcPr>
            <w:tcW w:w="6430" w:type="dxa"/>
          </w:tcPr>
          <w:p w14:paraId="6A71BCB1" w14:textId="77777777" w:rsidR="00B85A2F" w:rsidRPr="004F0462" w:rsidRDefault="00B85A2F" w:rsidP="00547C62">
            <w:pPr>
              <w:pStyle w:val="BodyTextSI"/>
              <w:rPr>
                <w:rFonts w:ascii="Arial" w:hAnsi="Arial" w:cs="Arial"/>
                <w:b/>
                <w:bCs/>
                <w:color w:val="000000" w:themeColor="text2"/>
              </w:rPr>
            </w:pPr>
            <w:r w:rsidRPr="004F0462">
              <w:rPr>
                <w:rFonts w:ascii="Arial" w:hAnsi="Arial" w:cs="Arial"/>
                <w:b/>
                <w:bCs/>
                <w:color w:val="000000" w:themeColor="text2"/>
              </w:rPr>
              <w:t>Comments</w:t>
            </w:r>
          </w:p>
        </w:tc>
      </w:tr>
      <w:tr w:rsidR="000F3886" w:rsidRPr="004F0462" w14:paraId="5CF529C7" w14:textId="77777777" w:rsidTr="00C32357">
        <w:tc>
          <w:tcPr>
            <w:tcW w:w="2972" w:type="dxa"/>
          </w:tcPr>
          <w:p w14:paraId="22761332" w14:textId="53250054" w:rsidR="00B85A2F" w:rsidRPr="004F0462" w:rsidRDefault="00600EFB" w:rsidP="00547C62">
            <w:pPr>
              <w:pStyle w:val="BodyTextSI"/>
              <w:rPr>
                <w:rFonts w:ascii="Arial" w:hAnsi="Arial" w:cs="Arial"/>
                <w:color w:val="auto"/>
              </w:rPr>
            </w:pPr>
            <w:r w:rsidRPr="004F0462">
              <w:rPr>
                <w:rFonts w:ascii="Arial" w:hAnsi="Arial" w:cs="Arial"/>
                <w:color w:val="auto"/>
              </w:rPr>
              <w:t>Release 1</w:t>
            </w:r>
          </w:p>
        </w:tc>
        <w:tc>
          <w:tcPr>
            <w:tcW w:w="6430" w:type="dxa"/>
          </w:tcPr>
          <w:p w14:paraId="26CB3677" w14:textId="2B83D4F6" w:rsidR="00B85A2F" w:rsidRPr="004F0462" w:rsidRDefault="00600EFB" w:rsidP="00547C62">
            <w:pPr>
              <w:pStyle w:val="BodyTextSI"/>
              <w:rPr>
                <w:rFonts w:ascii="Arial" w:hAnsi="Arial" w:cs="Arial"/>
                <w:color w:val="auto"/>
              </w:rPr>
            </w:pPr>
            <w:r w:rsidRPr="004F0462">
              <w:rPr>
                <w:rFonts w:ascii="Arial" w:hAnsi="Arial" w:cs="Arial"/>
                <w:color w:val="auto"/>
              </w:rPr>
              <w:t xml:space="preserve">This unit of competency was first released in AMP Australian Meat Processing Training Package Release </w:t>
            </w:r>
            <w:r w:rsidR="00EE2FDD" w:rsidRPr="004F0462">
              <w:rPr>
                <w:rFonts w:ascii="Arial" w:hAnsi="Arial" w:cs="Arial"/>
                <w:color w:val="auto"/>
              </w:rPr>
              <w:t>10</w:t>
            </w:r>
            <w:r w:rsidRPr="004F0462">
              <w:rPr>
                <w:rFonts w:ascii="Arial" w:hAnsi="Arial" w:cs="Arial"/>
                <w:color w:val="auto"/>
              </w:rPr>
              <w:t>.0.</w:t>
            </w:r>
          </w:p>
        </w:tc>
      </w:tr>
    </w:tbl>
    <w:p w14:paraId="44509A20" w14:textId="77777777" w:rsidR="00B85A2F" w:rsidRPr="004F0462" w:rsidRDefault="00B85A2F" w:rsidP="00B85A2F">
      <w:pPr>
        <w:pStyle w:val="BodyTextSI"/>
        <w:rPr>
          <w:rFonts w:ascii="Arial" w:hAnsi="Arial" w:cs="Arial"/>
          <w:color w:val="000000" w:themeColor="text2"/>
        </w:rPr>
      </w:pPr>
    </w:p>
    <w:sectPr w:rsidR="00B85A2F" w:rsidRPr="004F0462"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0699E" w14:textId="77777777" w:rsidR="00E4485F" w:rsidRDefault="00E4485F" w:rsidP="005072F6">
      <w:r>
        <w:separator/>
      </w:r>
    </w:p>
  </w:endnote>
  <w:endnote w:type="continuationSeparator" w:id="0">
    <w:p w14:paraId="160871F3" w14:textId="77777777" w:rsidR="00E4485F" w:rsidRDefault="00E4485F"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auto"/>
        <w:sz w:val="20"/>
        <w:szCs w:val="20"/>
      </w:rPr>
      <w:id w:val="-673493327"/>
      <w:docPartObj>
        <w:docPartGallery w:val="Page Numbers (Bottom of Page)"/>
        <w:docPartUnique/>
      </w:docPartObj>
    </w:sdtPr>
    <w:sdtEndPr/>
    <w:sdtContent>
      <w:sdt>
        <w:sdtPr>
          <w:rPr>
            <w:rFonts w:ascii="Arial" w:hAnsi="Arial" w:cs="Arial"/>
            <w:color w:val="auto"/>
            <w:sz w:val="20"/>
            <w:szCs w:val="20"/>
          </w:rPr>
          <w:id w:val="-1769616900"/>
          <w:docPartObj>
            <w:docPartGallery w:val="Page Numbers (Top of Page)"/>
            <w:docPartUnique/>
          </w:docPartObj>
        </w:sdtPr>
        <w:sdtEndPr/>
        <w:sdtContent>
          <w:sdt>
            <w:sdtPr>
              <w:rPr>
                <w:rFonts w:ascii="Arial" w:hAnsi="Arial" w:cs="Arial"/>
                <w:sz w:val="20"/>
                <w:szCs w:val="20"/>
              </w:rPr>
              <w:id w:val="494848854"/>
              <w:docPartObj>
                <w:docPartGallery w:val="Page Numbers (Bottom of Page)"/>
                <w:docPartUnique/>
              </w:docPartObj>
            </w:sdtPr>
            <w:sdtEndPr/>
            <w:sdtContent>
              <w:sdt>
                <w:sdtPr>
                  <w:rPr>
                    <w:rFonts w:ascii="Arial" w:hAnsi="Arial" w:cs="Arial"/>
                    <w:sz w:val="20"/>
                    <w:szCs w:val="20"/>
                  </w:rPr>
                  <w:id w:val="-127407080"/>
                  <w:docPartObj>
                    <w:docPartGallery w:val="Page Numbers (Top of Page)"/>
                    <w:docPartUnique/>
                  </w:docPartObj>
                </w:sdtPr>
                <w:sdtEndPr/>
                <w:sdtContent>
                  <w:p w14:paraId="5B365C79" w14:textId="77777777" w:rsidR="00EE2FDD" w:rsidRPr="00C705B9" w:rsidRDefault="00EE2FDD" w:rsidP="00EE2FDD">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Pr>
                        <w:rFonts w:ascii="Arial" w:hAnsi="Arial" w:cs="Arial"/>
                        <w:sz w:val="20"/>
                        <w:szCs w:val="20"/>
                      </w:rPr>
                      <w:t>1</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Pr>
                        <w:rFonts w:ascii="Arial" w:hAnsi="Arial" w:cs="Arial"/>
                        <w:sz w:val="20"/>
                        <w:szCs w:val="20"/>
                      </w:rPr>
                      <w:t>3</w:t>
                    </w:r>
                    <w:r w:rsidRPr="00C705B9">
                      <w:rPr>
                        <w:rFonts w:ascii="Arial" w:hAnsi="Arial" w:cs="Arial"/>
                        <w:sz w:val="20"/>
                        <w:szCs w:val="20"/>
                      </w:rPr>
                      <w:fldChar w:fldCharType="end"/>
                    </w:r>
                  </w:p>
                </w:sdtContent>
              </w:sdt>
            </w:sdtContent>
          </w:sdt>
          <w:p w14:paraId="554F04F9" w14:textId="77777777" w:rsidR="00EE2FDD" w:rsidRDefault="00EE2FDD" w:rsidP="00EE2FDD">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p w14:paraId="765E6AEE" w14:textId="58F5BBAB" w:rsidR="00C705B9" w:rsidRDefault="00E4485F" w:rsidP="00BD26EF">
            <w:pPr>
              <w:pStyle w:val="Footer"/>
              <w:jc w:val="righ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E6828" w14:textId="77777777" w:rsidR="00E4485F" w:rsidRDefault="00E4485F" w:rsidP="005072F6">
      <w:r>
        <w:separator/>
      </w:r>
    </w:p>
  </w:footnote>
  <w:footnote w:type="continuationSeparator" w:id="0">
    <w:p w14:paraId="24281E8E" w14:textId="77777777" w:rsidR="00E4485F" w:rsidRDefault="00E4485F"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15682F92" w:rsidR="00225717" w:rsidRPr="00BD26EF" w:rsidRDefault="00E4485F">
    <w:pPr>
      <w:pStyle w:val="Header"/>
      <w:rPr>
        <w:rFonts w:ascii="Arial" w:hAnsi="Arial" w:cs="Arial"/>
        <w:b/>
        <w:bCs/>
      </w:rPr>
    </w:pPr>
    <w:sdt>
      <w:sdtPr>
        <w:rPr>
          <w:rFonts w:ascii="Arial" w:hAnsi="Arial" w:cs="Arial"/>
          <w:b/>
          <w:bCs/>
        </w:rPr>
        <w:id w:val="-1620065220"/>
        <w:docPartObj>
          <w:docPartGallery w:val="Watermarks"/>
          <w:docPartUnique/>
        </w:docPartObj>
      </w:sdtPr>
      <w:sdtEndPr/>
      <w:sdtContent>
        <w:r>
          <w:rPr>
            <w:rFonts w:ascii="Arial" w:hAnsi="Arial" w:cs="Arial"/>
            <w:b/>
            <w:bCs/>
            <w:noProof/>
          </w:rPr>
          <w:pict w14:anchorId="6AAD7D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50CF5" w:rsidRPr="00150CF5">
      <w:rPr>
        <w:rFonts w:ascii="Arial" w:hAnsi="Arial" w:cs="Arial"/>
        <w:b/>
        <w:bCs/>
      </w:rPr>
      <w:t>AMPABA3X28</w:t>
    </w:r>
    <w:r w:rsidR="00A947E2" w:rsidRPr="00BD26EF">
      <w:rPr>
        <w:rFonts w:ascii="Arial" w:hAnsi="Arial" w:cs="Arial"/>
        <w:b/>
        <w:bCs/>
      </w:rPr>
      <w:t xml:space="preserve"> Operate air knife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5214365"/>
    <w:multiLevelType w:val="multilevel"/>
    <w:tmpl w:val="720CB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31603C"/>
    <w:multiLevelType w:val="multilevel"/>
    <w:tmpl w:val="7580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1D3B76"/>
    <w:multiLevelType w:val="multilevel"/>
    <w:tmpl w:val="BE3A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2"/>
  </w:num>
  <w:num w:numId="2" w16cid:durableId="215511303">
    <w:abstractNumId w:val="7"/>
  </w:num>
  <w:num w:numId="3" w16cid:durableId="763187793">
    <w:abstractNumId w:val="6"/>
  </w:num>
  <w:num w:numId="4" w16cid:durableId="113140497">
    <w:abstractNumId w:val="4"/>
  </w:num>
  <w:num w:numId="5" w16cid:durableId="1685747267">
    <w:abstractNumId w:val="5"/>
  </w:num>
  <w:num w:numId="6" w16cid:durableId="1348558814">
    <w:abstractNumId w:val="1"/>
  </w:num>
  <w:num w:numId="7" w16cid:durableId="140654473">
    <w:abstractNumId w:val="3"/>
  </w:num>
  <w:num w:numId="8" w16cid:durableId="4313644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587F"/>
    <w:rsid w:val="000860D8"/>
    <w:rsid w:val="00087B22"/>
    <w:rsid w:val="000A5CFF"/>
    <w:rsid w:val="000C0E82"/>
    <w:rsid w:val="000C36CF"/>
    <w:rsid w:val="000C795A"/>
    <w:rsid w:val="000D4A13"/>
    <w:rsid w:val="000D7A46"/>
    <w:rsid w:val="000E0010"/>
    <w:rsid w:val="000E137E"/>
    <w:rsid w:val="000E3903"/>
    <w:rsid w:val="000F3886"/>
    <w:rsid w:val="000F4D43"/>
    <w:rsid w:val="00105D19"/>
    <w:rsid w:val="00105FA6"/>
    <w:rsid w:val="00112C09"/>
    <w:rsid w:val="00113E72"/>
    <w:rsid w:val="00117A0B"/>
    <w:rsid w:val="001221FA"/>
    <w:rsid w:val="0012283E"/>
    <w:rsid w:val="00126E3B"/>
    <w:rsid w:val="00127AD3"/>
    <w:rsid w:val="0013425D"/>
    <w:rsid w:val="00140641"/>
    <w:rsid w:val="00144937"/>
    <w:rsid w:val="001452AC"/>
    <w:rsid w:val="001471C4"/>
    <w:rsid w:val="00150CF5"/>
    <w:rsid w:val="0015181F"/>
    <w:rsid w:val="00157347"/>
    <w:rsid w:val="00157D4F"/>
    <w:rsid w:val="00161105"/>
    <w:rsid w:val="0016486C"/>
    <w:rsid w:val="00170113"/>
    <w:rsid w:val="00171CC9"/>
    <w:rsid w:val="001760E2"/>
    <w:rsid w:val="001804FB"/>
    <w:rsid w:val="00180953"/>
    <w:rsid w:val="001811A1"/>
    <w:rsid w:val="0018350E"/>
    <w:rsid w:val="00184B73"/>
    <w:rsid w:val="001872F7"/>
    <w:rsid w:val="00191722"/>
    <w:rsid w:val="00192FBA"/>
    <w:rsid w:val="0019391F"/>
    <w:rsid w:val="00193BB6"/>
    <w:rsid w:val="00196997"/>
    <w:rsid w:val="00196E6C"/>
    <w:rsid w:val="001A307E"/>
    <w:rsid w:val="001B4250"/>
    <w:rsid w:val="001B4309"/>
    <w:rsid w:val="001C108A"/>
    <w:rsid w:val="001D25F8"/>
    <w:rsid w:val="001D59A7"/>
    <w:rsid w:val="001E0C91"/>
    <w:rsid w:val="001E30C2"/>
    <w:rsid w:val="001E5B8C"/>
    <w:rsid w:val="001E69D2"/>
    <w:rsid w:val="001F2801"/>
    <w:rsid w:val="001F3716"/>
    <w:rsid w:val="001F5120"/>
    <w:rsid w:val="001F65FA"/>
    <w:rsid w:val="001F6795"/>
    <w:rsid w:val="001F7AB1"/>
    <w:rsid w:val="002000FD"/>
    <w:rsid w:val="00201B35"/>
    <w:rsid w:val="00210BA5"/>
    <w:rsid w:val="00210D83"/>
    <w:rsid w:val="00210FF2"/>
    <w:rsid w:val="0021460F"/>
    <w:rsid w:val="00220CF8"/>
    <w:rsid w:val="00221B78"/>
    <w:rsid w:val="00225717"/>
    <w:rsid w:val="002257C3"/>
    <w:rsid w:val="002308E2"/>
    <w:rsid w:val="00236896"/>
    <w:rsid w:val="00236AF2"/>
    <w:rsid w:val="00241774"/>
    <w:rsid w:val="00246D91"/>
    <w:rsid w:val="00250B44"/>
    <w:rsid w:val="0025394F"/>
    <w:rsid w:val="002539F9"/>
    <w:rsid w:val="002614D2"/>
    <w:rsid w:val="00262A96"/>
    <w:rsid w:val="00267B17"/>
    <w:rsid w:val="0027209B"/>
    <w:rsid w:val="00277F6F"/>
    <w:rsid w:val="002802FE"/>
    <w:rsid w:val="0028148A"/>
    <w:rsid w:val="00281EB7"/>
    <w:rsid w:val="00283120"/>
    <w:rsid w:val="002838DB"/>
    <w:rsid w:val="002840EF"/>
    <w:rsid w:val="00290380"/>
    <w:rsid w:val="002931FB"/>
    <w:rsid w:val="0029528F"/>
    <w:rsid w:val="002969D8"/>
    <w:rsid w:val="002A1489"/>
    <w:rsid w:val="002A2545"/>
    <w:rsid w:val="002A338A"/>
    <w:rsid w:val="002A41A8"/>
    <w:rsid w:val="002A55FD"/>
    <w:rsid w:val="002A5DCC"/>
    <w:rsid w:val="002A76D4"/>
    <w:rsid w:val="002C3905"/>
    <w:rsid w:val="002C637D"/>
    <w:rsid w:val="002C7C2F"/>
    <w:rsid w:val="002D1663"/>
    <w:rsid w:val="002D4A5E"/>
    <w:rsid w:val="002D71F8"/>
    <w:rsid w:val="002E0AB3"/>
    <w:rsid w:val="002E0CC2"/>
    <w:rsid w:val="002E5026"/>
    <w:rsid w:val="002E736E"/>
    <w:rsid w:val="002F054F"/>
    <w:rsid w:val="002F54A6"/>
    <w:rsid w:val="00300248"/>
    <w:rsid w:val="003039CB"/>
    <w:rsid w:val="003052E1"/>
    <w:rsid w:val="00310881"/>
    <w:rsid w:val="00313EC0"/>
    <w:rsid w:val="003162FB"/>
    <w:rsid w:val="00316B57"/>
    <w:rsid w:val="00332282"/>
    <w:rsid w:val="003334F7"/>
    <w:rsid w:val="00333EEE"/>
    <w:rsid w:val="00350925"/>
    <w:rsid w:val="00351298"/>
    <w:rsid w:val="00362BA8"/>
    <w:rsid w:val="00365773"/>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7D7E"/>
    <w:rsid w:val="00430E24"/>
    <w:rsid w:val="0043176A"/>
    <w:rsid w:val="0043213B"/>
    <w:rsid w:val="00433351"/>
    <w:rsid w:val="00436529"/>
    <w:rsid w:val="004451AE"/>
    <w:rsid w:val="00457857"/>
    <w:rsid w:val="00460256"/>
    <w:rsid w:val="00464363"/>
    <w:rsid w:val="00465F3C"/>
    <w:rsid w:val="00467996"/>
    <w:rsid w:val="00470D6B"/>
    <w:rsid w:val="004743A9"/>
    <w:rsid w:val="00480F0A"/>
    <w:rsid w:val="004829F5"/>
    <w:rsid w:val="004A37B0"/>
    <w:rsid w:val="004A46F8"/>
    <w:rsid w:val="004A629B"/>
    <w:rsid w:val="004A66E7"/>
    <w:rsid w:val="004A7722"/>
    <w:rsid w:val="004A79DF"/>
    <w:rsid w:val="004B0020"/>
    <w:rsid w:val="004B1C42"/>
    <w:rsid w:val="004B1F0B"/>
    <w:rsid w:val="004C7821"/>
    <w:rsid w:val="004D498B"/>
    <w:rsid w:val="004D6C93"/>
    <w:rsid w:val="004E06E7"/>
    <w:rsid w:val="004E7D40"/>
    <w:rsid w:val="004F0462"/>
    <w:rsid w:val="004F3D79"/>
    <w:rsid w:val="0050490C"/>
    <w:rsid w:val="005072F6"/>
    <w:rsid w:val="00511D0F"/>
    <w:rsid w:val="00512D95"/>
    <w:rsid w:val="005233EB"/>
    <w:rsid w:val="00526094"/>
    <w:rsid w:val="00534681"/>
    <w:rsid w:val="00550313"/>
    <w:rsid w:val="00564BC1"/>
    <w:rsid w:val="0058058E"/>
    <w:rsid w:val="00583F4A"/>
    <w:rsid w:val="00586434"/>
    <w:rsid w:val="005864E7"/>
    <w:rsid w:val="005876CE"/>
    <w:rsid w:val="0059102D"/>
    <w:rsid w:val="00595F86"/>
    <w:rsid w:val="005B02EB"/>
    <w:rsid w:val="005B2004"/>
    <w:rsid w:val="005B323E"/>
    <w:rsid w:val="005B4957"/>
    <w:rsid w:val="005C1354"/>
    <w:rsid w:val="005C65AE"/>
    <w:rsid w:val="005C72C0"/>
    <w:rsid w:val="005C735E"/>
    <w:rsid w:val="005D14D6"/>
    <w:rsid w:val="005D2ADB"/>
    <w:rsid w:val="005E0982"/>
    <w:rsid w:val="005F370E"/>
    <w:rsid w:val="005F39AD"/>
    <w:rsid w:val="005F41AD"/>
    <w:rsid w:val="005F4A74"/>
    <w:rsid w:val="005F520D"/>
    <w:rsid w:val="005F6BB4"/>
    <w:rsid w:val="00600EFB"/>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0D9B"/>
    <w:rsid w:val="00663802"/>
    <w:rsid w:val="00664405"/>
    <w:rsid w:val="00676E54"/>
    <w:rsid w:val="00686891"/>
    <w:rsid w:val="00690AC9"/>
    <w:rsid w:val="0069609B"/>
    <w:rsid w:val="00696F0C"/>
    <w:rsid w:val="006A0757"/>
    <w:rsid w:val="006A0DDF"/>
    <w:rsid w:val="006A4190"/>
    <w:rsid w:val="006A5CF9"/>
    <w:rsid w:val="006B406A"/>
    <w:rsid w:val="006C0AA0"/>
    <w:rsid w:val="006C1B40"/>
    <w:rsid w:val="006C317C"/>
    <w:rsid w:val="006D1F44"/>
    <w:rsid w:val="006E18D0"/>
    <w:rsid w:val="006E69D8"/>
    <w:rsid w:val="006F3E26"/>
    <w:rsid w:val="00703271"/>
    <w:rsid w:val="007046A3"/>
    <w:rsid w:val="007122D2"/>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F39"/>
    <w:rsid w:val="008260E2"/>
    <w:rsid w:val="0082626D"/>
    <w:rsid w:val="0084210B"/>
    <w:rsid w:val="00842627"/>
    <w:rsid w:val="00843203"/>
    <w:rsid w:val="008461F4"/>
    <w:rsid w:val="00891ADE"/>
    <w:rsid w:val="00893420"/>
    <w:rsid w:val="00894EA4"/>
    <w:rsid w:val="008A2237"/>
    <w:rsid w:val="008A555D"/>
    <w:rsid w:val="008A7DDB"/>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24F2"/>
    <w:rsid w:val="009A45C0"/>
    <w:rsid w:val="009A6908"/>
    <w:rsid w:val="009B3C8A"/>
    <w:rsid w:val="009B6C47"/>
    <w:rsid w:val="009C4F5F"/>
    <w:rsid w:val="009C6220"/>
    <w:rsid w:val="009C68E3"/>
    <w:rsid w:val="009D11EC"/>
    <w:rsid w:val="009D14EB"/>
    <w:rsid w:val="009D364F"/>
    <w:rsid w:val="009D5303"/>
    <w:rsid w:val="009D5C90"/>
    <w:rsid w:val="009E28DC"/>
    <w:rsid w:val="009E501A"/>
    <w:rsid w:val="009E61F9"/>
    <w:rsid w:val="009E637C"/>
    <w:rsid w:val="009F285F"/>
    <w:rsid w:val="009F4193"/>
    <w:rsid w:val="00A102BA"/>
    <w:rsid w:val="00A111AD"/>
    <w:rsid w:val="00A12E3F"/>
    <w:rsid w:val="00A1547A"/>
    <w:rsid w:val="00A25DC4"/>
    <w:rsid w:val="00A27593"/>
    <w:rsid w:val="00A30909"/>
    <w:rsid w:val="00A342BD"/>
    <w:rsid w:val="00A35319"/>
    <w:rsid w:val="00A35EBB"/>
    <w:rsid w:val="00A36090"/>
    <w:rsid w:val="00A36E4C"/>
    <w:rsid w:val="00A45EDB"/>
    <w:rsid w:val="00A46EF6"/>
    <w:rsid w:val="00A50364"/>
    <w:rsid w:val="00A509A3"/>
    <w:rsid w:val="00A55D7A"/>
    <w:rsid w:val="00A67C83"/>
    <w:rsid w:val="00A71A89"/>
    <w:rsid w:val="00A775BA"/>
    <w:rsid w:val="00A800A4"/>
    <w:rsid w:val="00A812EC"/>
    <w:rsid w:val="00A83F69"/>
    <w:rsid w:val="00A850A8"/>
    <w:rsid w:val="00A86A20"/>
    <w:rsid w:val="00A947E2"/>
    <w:rsid w:val="00AA3B1E"/>
    <w:rsid w:val="00AA57FD"/>
    <w:rsid w:val="00AB00C4"/>
    <w:rsid w:val="00AB1E2B"/>
    <w:rsid w:val="00AB23E4"/>
    <w:rsid w:val="00AB4D85"/>
    <w:rsid w:val="00AB5A49"/>
    <w:rsid w:val="00AC49D3"/>
    <w:rsid w:val="00AC5FF8"/>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6EF"/>
    <w:rsid w:val="00BD2881"/>
    <w:rsid w:val="00BE0C39"/>
    <w:rsid w:val="00BE11EC"/>
    <w:rsid w:val="00BE2430"/>
    <w:rsid w:val="00BE3DD6"/>
    <w:rsid w:val="00BF352D"/>
    <w:rsid w:val="00C04160"/>
    <w:rsid w:val="00C115E4"/>
    <w:rsid w:val="00C25A9B"/>
    <w:rsid w:val="00C32357"/>
    <w:rsid w:val="00C32D63"/>
    <w:rsid w:val="00C46550"/>
    <w:rsid w:val="00C50D3E"/>
    <w:rsid w:val="00C52AF8"/>
    <w:rsid w:val="00C54B14"/>
    <w:rsid w:val="00C56A1A"/>
    <w:rsid w:val="00C602DE"/>
    <w:rsid w:val="00C61666"/>
    <w:rsid w:val="00C705B9"/>
    <w:rsid w:val="00C74FF7"/>
    <w:rsid w:val="00C76798"/>
    <w:rsid w:val="00C857E4"/>
    <w:rsid w:val="00C95F0C"/>
    <w:rsid w:val="00C97178"/>
    <w:rsid w:val="00C974BB"/>
    <w:rsid w:val="00CA3291"/>
    <w:rsid w:val="00CC0562"/>
    <w:rsid w:val="00CC3621"/>
    <w:rsid w:val="00CC6D8B"/>
    <w:rsid w:val="00CD0CFD"/>
    <w:rsid w:val="00CD2775"/>
    <w:rsid w:val="00CD3508"/>
    <w:rsid w:val="00CE4FF6"/>
    <w:rsid w:val="00CE52B9"/>
    <w:rsid w:val="00CE7E3D"/>
    <w:rsid w:val="00CF0889"/>
    <w:rsid w:val="00D024B9"/>
    <w:rsid w:val="00D02C9E"/>
    <w:rsid w:val="00D04B08"/>
    <w:rsid w:val="00D1148D"/>
    <w:rsid w:val="00D21C7E"/>
    <w:rsid w:val="00D30BEA"/>
    <w:rsid w:val="00D43E34"/>
    <w:rsid w:val="00D44E6F"/>
    <w:rsid w:val="00D533A7"/>
    <w:rsid w:val="00D53B3E"/>
    <w:rsid w:val="00D575B6"/>
    <w:rsid w:val="00D6174B"/>
    <w:rsid w:val="00D6488A"/>
    <w:rsid w:val="00D6675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944"/>
    <w:rsid w:val="00E30E87"/>
    <w:rsid w:val="00E3180F"/>
    <w:rsid w:val="00E31F88"/>
    <w:rsid w:val="00E3774C"/>
    <w:rsid w:val="00E404FD"/>
    <w:rsid w:val="00E42D84"/>
    <w:rsid w:val="00E4485F"/>
    <w:rsid w:val="00E45554"/>
    <w:rsid w:val="00E46BF3"/>
    <w:rsid w:val="00E5158E"/>
    <w:rsid w:val="00E53C5E"/>
    <w:rsid w:val="00E54C39"/>
    <w:rsid w:val="00E550C7"/>
    <w:rsid w:val="00E57625"/>
    <w:rsid w:val="00E57A0F"/>
    <w:rsid w:val="00E612BD"/>
    <w:rsid w:val="00E61683"/>
    <w:rsid w:val="00E61DFA"/>
    <w:rsid w:val="00E67E16"/>
    <w:rsid w:val="00E71B5B"/>
    <w:rsid w:val="00E73D4C"/>
    <w:rsid w:val="00E756EE"/>
    <w:rsid w:val="00E76329"/>
    <w:rsid w:val="00E777C9"/>
    <w:rsid w:val="00E80ECA"/>
    <w:rsid w:val="00E816CF"/>
    <w:rsid w:val="00E84724"/>
    <w:rsid w:val="00E9653C"/>
    <w:rsid w:val="00EA0F7B"/>
    <w:rsid w:val="00EB348F"/>
    <w:rsid w:val="00EB4F8C"/>
    <w:rsid w:val="00EB6084"/>
    <w:rsid w:val="00EC1101"/>
    <w:rsid w:val="00EC2C7A"/>
    <w:rsid w:val="00EC3A4D"/>
    <w:rsid w:val="00EC3AE3"/>
    <w:rsid w:val="00ED6828"/>
    <w:rsid w:val="00EE08C5"/>
    <w:rsid w:val="00EE2FDD"/>
    <w:rsid w:val="00EE332A"/>
    <w:rsid w:val="00EE62A3"/>
    <w:rsid w:val="00EE69C0"/>
    <w:rsid w:val="00EF799A"/>
    <w:rsid w:val="00F1179C"/>
    <w:rsid w:val="00F37800"/>
    <w:rsid w:val="00F423DD"/>
    <w:rsid w:val="00F43DEC"/>
    <w:rsid w:val="00F44751"/>
    <w:rsid w:val="00F55A42"/>
    <w:rsid w:val="00F63DAF"/>
    <w:rsid w:val="00F664F2"/>
    <w:rsid w:val="00F7147E"/>
    <w:rsid w:val="00F747CB"/>
    <w:rsid w:val="00F760A7"/>
    <w:rsid w:val="00F84026"/>
    <w:rsid w:val="00F8620F"/>
    <w:rsid w:val="00F9791F"/>
    <w:rsid w:val="00FA3A74"/>
    <w:rsid w:val="00FB2F6B"/>
    <w:rsid w:val="00FB52CF"/>
    <w:rsid w:val="00FB5B29"/>
    <w:rsid w:val="00FB5E21"/>
    <w:rsid w:val="00FB6954"/>
    <w:rsid w:val="00FC353C"/>
    <w:rsid w:val="00FE5D50"/>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7E2"/>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105D19"/>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E46BF3"/>
    <w:pPr>
      <w:keepNext/>
      <w:keepLines/>
      <w:spacing w:before="40"/>
      <w:outlineLvl w:val="4"/>
    </w:pPr>
    <w:rPr>
      <w:rFonts w:ascii="Avenir LT Std 65 Medium" w:eastAsiaTheme="majorEastAsia" w:hAnsi="Avenir LT Std 65 Medium" w:cstheme="majorBidi"/>
      <w:b/>
      <w:color w:val="21343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E46BF3"/>
    <w:rPr>
      <w:rFonts w:ascii="Avenir LT Std 65 Medium" w:eastAsiaTheme="majorEastAsia" w:hAnsi="Avenir LT Std 65 Medium" w:cstheme="majorBidi"/>
      <w:b/>
      <w:color w:val="213430" w:themeColor="text1"/>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105D19"/>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EE2FDD"/>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73A637CF-E344-40E7-97AC-FD63762BD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36</TotalTime>
  <Pages>3</Pages>
  <Words>553</Words>
  <Characters>3401</Characters>
  <Application>Microsoft Office Word</Application>
  <DocSecurity>0</DocSecurity>
  <Lines>117</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16</cp:revision>
  <dcterms:created xsi:type="dcterms:W3CDTF">2026-07-21T22:39:00Z</dcterms:created>
  <dcterms:modified xsi:type="dcterms:W3CDTF">2026-08-21T07:26:00Z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4700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dd1d3fe8-0b35-4dd5-9edb-397cfa1f2822</vt:lpwstr>
  </property>
  <property fmtid="{D5CDD505-2E9C-101B-9397-08002B2CF9AE}" pid="13" name="docLang">
    <vt:lpwstr>en</vt:lpwstr>
  </property>
</Properties>
</file>